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3F7" w:rsidRDefault="002B13F7" w:rsidP="0075791D">
      <w:pPr>
        <w:jc w:val="center"/>
        <w:rPr>
          <w:b/>
          <w:sz w:val="27"/>
          <w:szCs w:val="27"/>
        </w:rPr>
      </w:pPr>
      <w:bookmarkStart w:id="0" w:name="_GoBack"/>
      <w:bookmarkEnd w:id="0"/>
      <w:r w:rsidRPr="00345E99">
        <w:rPr>
          <w:b/>
          <w:sz w:val="27"/>
          <w:szCs w:val="27"/>
        </w:rPr>
        <w:t>П</w:t>
      </w:r>
      <w:r>
        <w:rPr>
          <w:b/>
          <w:sz w:val="27"/>
          <w:szCs w:val="27"/>
        </w:rPr>
        <w:t>остановление</w:t>
      </w:r>
    </w:p>
    <w:p w:rsidR="002B13F7" w:rsidRDefault="002B13F7" w:rsidP="0075791D">
      <w:pPr>
        <w:jc w:val="center"/>
        <w:rPr>
          <w:sz w:val="28"/>
          <w:szCs w:val="28"/>
        </w:rPr>
      </w:pPr>
      <w:r w:rsidRPr="00345E99">
        <w:rPr>
          <w:b/>
          <w:sz w:val="27"/>
          <w:szCs w:val="27"/>
        </w:rPr>
        <w:t>администрации Березовского городского округа</w:t>
      </w:r>
    </w:p>
    <w:p w:rsidR="002B13F7" w:rsidRDefault="002B13F7" w:rsidP="003D7930">
      <w:pPr>
        <w:rPr>
          <w:sz w:val="28"/>
          <w:szCs w:val="28"/>
        </w:rPr>
      </w:pPr>
    </w:p>
    <w:p w:rsidR="002B13F7" w:rsidRPr="00013EDD" w:rsidRDefault="002B13F7" w:rsidP="003D7930">
      <w:pPr>
        <w:rPr>
          <w:sz w:val="40"/>
          <w:szCs w:val="40"/>
        </w:rPr>
      </w:pPr>
    </w:p>
    <w:p w:rsidR="002B13F7" w:rsidRPr="00703A81" w:rsidRDefault="002B13F7" w:rsidP="000522FC">
      <w:pPr>
        <w:rPr>
          <w:sz w:val="28"/>
          <w:szCs w:val="28"/>
        </w:rPr>
      </w:pPr>
    </w:p>
    <w:p w:rsidR="002B13F7" w:rsidRPr="00382124" w:rsidRDefault="002B13F7" w:rsidP="00FF50B3">
      <w:pPr>
        <w:ind w:firstLine="708"/>
        <w:rPr>
          <w:sz w:val="28"/>
          <w:szCs w:val="28"/>
        </w:rPr>
      </w:pPr>
      <w:r>
        <w:rPr>
          <w:sz w:val="28"/>
          <w:szCs w:val="28"/>
        </w:rPr>
        <w:t>11.04.2019    № 304</w:t>
      </w:r>
    </w:p>
    <w:p w:rsidR="002B13F7" w:rsidRPr="000300E4" w:rsidRDefault="002B13F7" w:rsidP="00441F64">
      <w:pPr>
        <w:jc w:val="center"/>
        <w:rPr>
          <w:sz w:val="26"/>
          <w:szCs w:val="26"/>
        </w:rPr>
      </w:pPr>
      <w:bookmarkStart w:id="1" w:name="_Hlk519149983"/>
    </w:p>
    <w:p w:rsidR="002B13F7" w:rsidRPr="0060447A" w:rsidRDefault="002B13F7" w:rsidP="00441F64">
      <w:pPr>
        <w:jc w:val="both"/>
      </w:pPr>
    </w:p>
    <w:p w:rsidR="002B13F7" w:rsidRPr="00345E99" w:rsidRDefault="002B13F7" w:rsidP="00345E99">
      <w:pPr>
        <w:pStyle w:val="ConsPlusTitle"/>
        <w:widowControl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345E99">
        <w:rPr>
          <w:rFonts w:ascii="Times New Roman" w:hAnsi="Times New Roman" w:cs="Times New Roman"/>
          <w:i/>
          <w:sz w:val="27"/>
          <w:szCs w:val="27"/>
        </w:rPr>
        <w:t>Об утверждении стоимости услуг, предоставляемых согласно гарантированному перечню услуг по погребению, оказываемых специализированной службой по вопросам похоронного дела</w:t>
      </w:r>
    </w:p>
    <w:p w:rsidR="002B13F7" w:rsidRPr="00345E99" w:rsidRDefault="002B13F7" w:rsidP="00345E99">
      <w:pPr>
        <w:pStyle w:val="ConsPlusTitle"/>
        <w:widowControl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2B13F7" w:rsidRPr="00345E99" w:rsidRDefault="002B13F7" w:rsidP="00345E99">
      <w:pPr>
        <w:pStyle w:val="ConsPlusTitle"/>
        <w:widowControl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2B13F7" w:rsidRPr="00345E99" w:rsidRDefault="002B13F7" w:rsidP="00345E9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45E99">
        <w:rPr>
          <w:rFonts w:ascii="Times New Roman" w:hAnsi="Times New Roman" w:cs="Times New Roman"/>
          <w:b w:val="0"/>
          <w:sz w:val="27"/>
          <w:szCs w:val="27"/>
        </w:rPr>
        <w:t xml:space="preserve">В соответствии с Федеральным законом от 12.01.1996 №8-ФЗ «О погребении и похоронном деле», постановлением Правительства Российской Федерации от 26.01.2018 №74 </w:t>
      </w:r>
      <w:r w:rsidRPr="00345E99">
        <w:rPr>
          <w:rFonts w:ascii="Times New Roman" w:hAnsi="Times New Roman" w:cs="Times New Roman"/>
          <w:b w:val="0"/>
          <w:color w:val="000000"/>
          <w:sz w:val="27"/>
          <w:szCs w:val="27"/>
        </w:rPr>
        <w:t>«Об утверждении размера индексации выплат, пособий  и компенсаций в 2018 году</w:t>
      </w:r>
      <w:r w:rsidRPr="00345E99">
        <w:rPr>
          <w:rFonts w:ascii="Times New Roman" w:hAnsi="Times New Roman" w:cs="Times New Roman"/>
          <w:b w:val="0"/>
          <w:sz w:val="27"/>
          <w:szCs w:val="27"/>
        </w:rPr>
        <w:t>», Федеральным законом от  19.12.2016 №444-ФЗ «О внесении изменений в отдельные законодательные акты Российской Федерации в части изменения порядка индексации выплат, пособий и компенсаций, установленных законодательством Российской Федерации, и приостановлении действия части 2 статьи 6 Федерального закона «О дополнительных мерах государственной поддержки семей, имеющих детей»,</w:t>
      </w:r>
    </w:p>
    <w:p w:rsidR="002B13F7" w:rsidRPr="00345E99" w:rsidRDefault="002B13F7" w:rsidP="00345E99">
      <w:pPr>
        <w:pStyle w:val="ConsPlusTitle"/>
        <w:widowControl/>
        <w:tabs>
          <w:tab w:val="left" w:pos="900"/>
        </w:tabs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45E99">
        <w:rPr>
          <w:rFonts w:ascii="Times New Roman" w:hAnsi="Times New Roman" w:cs="Times New Roman"/>
          <w:b w:val="0"/>
          <w:sz w:val="27"/>
          <w:szCs w:val="27"/>
        </w:rPr>
        <w:t>ПОСТАНОВЛЯЕТ:</w:t>
      </w:r>
    </w:p>
    <w:p w:rsidR="002B13F7" w:rsidRPr="00345E99" w:rsidRDefault="002B13F7" w:rsidP="00345E99">
      <w:pPr>
        <w:pStyle w:val="ConsPlusTitle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45E99">
        <w:rPr>
          <w:rFonts w:ascii="Times New Roman" w:hAnsi="Times New Roman" w:cs="Times New Roman"/>
          <w:b w:val="0"/>
          <w:sz w:val="27"/>
          <w:szCs w:val="27"/>
        </w:rPr>
        <w:t>1.Утвердить стоимость услуг, предоставляемых согласно гарантированному перечню по погребению, оказываемых специализированной службой по вопросам похоронного дела, с учетом районного коэффициента (прилагается).</w:t>
      </w:r>
    </w:p>
    <w:p w:rsidR="002B13F7" w:rsidRPr="00345E99" w:rsidRDefault="002B13F7" w:rsidP="00345E99">
      <w:pPr>
        <w:pStyle w:val="ConsPlusTitle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45E99">
        <w:rPr>
          <w:rFonts w:ascii="Times New Roman" w:hAnsi="Times New Roman" w:cs="Times New Roman"/>
          <w:b w:val="0"/>
          <w:sz w:val="27"/>
          <w:szCs w:val="27"/>
        </w:rPr>
        <w:t>2.Утвердить стоимость услуг по погребению умерших, при отсутствии супруга, близких родственников либо законного представителя умершего или невозможности осуществить ими погребение, с учетом районного коэффициента (прилагается).</w:t>
      </w:r>
    </w:p>
    <w:p w:rsidR="002B13F7" w:rsidRPr="00345E99" w:rsidRDefault="002B13F7" w:rsidP="00345E99">
      <w:pPr>
        <w:pStyle w:val="ConsPlusTitle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45E99">
        <w:rPr>
          <w:rFonts w:ascii="Times New Roman" w:hAnsi="Times New Roman" w:cs="Times New Roman"/>
          <w:b w:val="0"/>
          <w:sz w:val="27"/>
          <w:szCs w:val="27"/>
        </w:rPr>
        <w:t>3.Настоящее постановление вступает в силу со дня его официального опубликования.</w:t>
      </w:r>
    </w:p>
    <w:p w:rsidR="002B13F7" w:rsidRPr="00345E99" w:rsidRDefault="002B13F7" w:rsidP="00345E99">
      <w:pPr>
        <w:pStyle w:val="ConsPlusTitle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45E99">
        <w:rPr>
          <w:rFonts w:ascii="Times New Roman" w:hAnsi="Times New Roman" w:cs="Times New Roman"/>
          <w:b w:val="0"/>
          <w:sz w:val="27"/>
          <w:szCs w:val="27"/>
        </w:rPr>
        <w:t xml:space="preserve">4.Со дня вступления в силу </w:t>
      </w:r>
      <w:r>
        <w:rPr>
          <w:rFonts w:ascii="Times New Roman" w:hAnsi="Times New Roman" w:cs="Times New Roman"/>
          <w:b w:val="0"/>
          <w:sz w:val="27"/>
          <w:szCs w:val="27"/>
        </w:rPr>
        <w:t>настоящего п</w:t>
      </w:r>
      <w:r w:rsidRPr="00345E99">
        <w:rPr>
          <w:rFonts w:ascii="Times New Roman" w:hAnsi="Times New Roman" w:cs="Times New Roman"/>
          <w:b w:val="0"/>
          <w:sz w:val="27"/>
          <w:szCs w:val="27"/>
        </w:rPr>
        <w:t>остановления считать утратившим силу постановление администрации Березовского городского округа от06.03.2018 №166«Об утверждении стоимости услуг, предоставляемых согласно гарантированному перечню услуг по погребению, оказываемых специализированной службой по вопросам похоронного дела».</w:t>
      </w:r>
    </w:p>
    <w:p w:rsidR="002B13F7" w:rsidRPr="00345E99" w:rsidRDefault="002B13F7" w:rsidP="00345E99">
      <w:pPr>
        <w:pStyle w:val="ConsPlusTitle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45E99">
        <w:rPr>
          <w:rFonts w:ascii="Times New Roman" w:hAnsi="Times New Roman" w:cs="Times New Roman"/>
          <w:b w:val="0"/>
          <w:sz w:val="27"/>
          <w:szCs w:val="27"/>
        </w:rPr>
        <w:t>5.Опубликовать настоящее постановление в газете «Березовский рабочий» и разместить на официальном сайте администрации Березовского городского округа в сети Интернет (березовский.рф).</w:t>
      </w:r>
    </w:p>
    <w:p w:rsidR="002B13F7" w:rsidRPr="00345E99" w:rsidRDefault="002B13F7" w:rsidP="00345E99">
      <w:pPr>
        <w:pStyle w:val="ConsPlusTitle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45E99">
        <w:rPr>
          <w:rFonts w:ascii="Times New Roman" w:hAnsi="Times New Roman" w:cs="Times New Roman"/>
          <w:b w:val="0"/>
          <w:sz w:val="27"/>
          <w:szCs w:val="27"/>
        </w:rPr>
        <w:t>6.Контроль за исполнением настоящего постановления возложить на первого заместителя главы администрации Березовского городского округа Коргуля А.Г.</w:t>
      </w:r>
    </w:p>
    <w:p w:rsidR="002B13F7" w:rsidRPr="00345E99" w:rsidRDefault="002B13F7" w:rsidP="00345E99">
      <w:pPr>
        <w:jc w:val="both"/>
        <w:rPr>
          <w:sz w:val="27"/>
          <w:szCs w:val="27"/>
        </w:rPr>
      </w:pPr>
    </w:p>
    <w:bookmarkEnd w:id="1"/>
    <w:p w:rsidR="002B13F7" w:rsidRPr="00345E99" w:rsidRDefault="002B13F7" w:rsidP="00263A06">
      <w:pPr>
        <w:jc w:val="both"/>
        <w:rPr>
          <w:sz w:val="27"/>
          <w:szCs w:val="27"/>
        </w:rPr>
      </w:pPr>
      <w:r w:rsidRPr="00345E99">
        <w:rPr>
          <w:sz w:val="27"/>
          <w:szCs w:val="27"/>
        </w:rPr>
        <w:t>Глава Березовского городского округа,</w:t>
      </w:r>
    </w:p>
    <w:p w:rsidR="002B13F7" w:rsidRPr="00345E99" w:rsidRDefault="002B13F7" w:rsidP="00263A06">
      <w:pPr>
        <w:jc w:val="both"/>
        <w:rPr>
          <w:sz w:val="27"/>
          <w:szCs w:val="27"/>
        </w:rPr>
      </w:pPr>
      <w:r w:rsidRPr="00345E99">
        <w:rPr>
          <w:sz w:val="27"/>
          <w:szCs w:val="27"/>
        </w:rPr>
        <w:t>глава администрации                                                                                    Е.Р. Писцов</w:t>
      </w:r>
    </w:p>
    <w:p w:rsidR="002B13F7" w:rsidRPr="00345E99" w:rsidRDefault="002B13F7">
      <w:pPr>
        <w:jc w:val="both"/>
        <w:rPr>
          <w:sz w:val="27"/>
          <w:szCs w:val="27"/>
        </w:rPr>
      </w:pPr>
    </w:p>
    <w:sectPr w:rsidR="002B13F7" w:rsidRPr="00345E99" w:rsidSect="00345E99">
      <w:head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3F7" w:rsidRDefault="002B13F7" w:rsidP="00102EBC">
      <w:r>
        <w:separator/>
      </w:r>
    </w:p>
  </w:endnote>
  <w:endnote w:type="continuationSeparator" w:id="1">
    <w:p w:rsidR="002B13F7" w:rsidRDefault="002B13F7" w:rsidP="00102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3F7" w:rsidRDefault="002B13F7" w:rsidP="00102EBC">
      <w:r>
        <w:separator/>
      </w:r>
    </w:p>
  </w:footnote>
  <w:footnote w:type="continuationSeparator" w:id="1">
    <w:p w:rsidR="002B13F7" w:rsidRDefault="002B13F7" w:rsidP="00102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3F7" w:rsidRDefault="002B13F7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2B13F7" w:rsidRDefault="002B13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C6EA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85847E3"/>
    <w:multiLevelType w:val="hybridMultilevel"/>
    <w:tmpl w:val="BE6CA4DE"/>
    <w:lvl w:ilvl="0" w:tplc="B49C47F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8CB14FA"/>
    <w:multiLevelType w:val="multilevel"/>
    <w:tmpl w:val="FFD41854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093B53F6"/>
    <w:multiLevelType w:val="hybridMultilevel"/>
    <w:tmpl w:val="D5E0A89C"/>
    <w:lvl w:ilvl="0" w:tplc="900242E6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0CF0062D"/>
    <w:multiLevelType w:val="hybridMultilevel"/>
    <w:tmpl w:val="6D640CF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6">
    <w:nsid w:val="0E8E034C"/>
    <w:multiLevelType w:val="multilevel"/>
    <w:tmpl w:val="883C08A6"/>
    <w:lvl w:ilvl="0">
      <w:start w:val="1"/>
      <w:numFmt w:val="decimal"/>
      <w:lvlText w:val="%1."/>
      <w:lvlJc w:val="left"/>
      <w:pPr>
        <w:ind w:left="1455" w:hanging="91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093" w:hanging="1215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62" w:hanging="1215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431" w:hanging="1215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cs="Times New Roman"/>
      </w:rPr>
    </w:lvl>
  </w:abstractNum>
  <w:abstractNum w:abstractNumId="7">
    <w:nsid w:val="0FA8484E"/>
    <w:multiLevelType w:val="multilevel"/>
    <w:tmpl w:val="475C189A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cs="Tahoma"/>
        <w:sz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cs="Tahoma"/>
        <w:sz w:val="26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eastAsia="Times New Roman" w:cs="Tahoma"/>
        <w:sz w:val="26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eastAsia="Times New Roman" w:cs="Tahoma"/>
        <w:sz w:val="26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eastAsia="Times New Roman" w:cs="Tahoma"/>
        <w:sz w:val="26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eastAsia="Times New Roman" w:cs="Tahoma"/>
        <w:sz w:val="26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eastAsia="Times New Roman" w:cs="Tahoma"/>
        <w:sz w:val="26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eastAsia="Times New Roman" w:cs="Tahoma"/>
        <w:sz w:val="26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eastAsia="Times New Roman" w:cs="Tahoma"/>
        <w:sz w:val="26"/>
      </w:rPr>
    </w:lvl>
  </w:abstractNum>
  <w:abstractNum w:abstractNumId="8">
    <w:nsid w:val="142F0EE6"/>
    <w:multiLevelType w:val="hybridMultilevel"/>
    <w:tmpl w:val="DB0875F0"/>
    <w:lvl w:ilvl="0" w:tplc="092AFF9E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9">
    <w:nsid w:val="14802D82"/>
    <w:multiLevelType w:val="hybridMultilevel"/>
    <w:tmpl w:val="478630A6"/>
    <w:lvl w:ilvl="0" w:tplc="A474A8E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78E6AFB"/>
    <w:multiLevelType w:val="multilevel"/>
    <w:tmpl w:val="D13A24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1">
    <w:nsid w:val="19E05E38"/>
    <w:multiLevelType w:val="multilevel"/>
    <w:tmpl w:val="BF022DB4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1FF77D61"/>
    <w:multiLevelType w:val="hybridMultilevel"/>
    <w:tmpl w:val="74FA023A"/>
    <w:lvl w:ilvl="0" w:tplc="C0D895C6">
      <w:start w:val="1"/>
      <w:numFmt w:val="decimal"/>
      <w:lvlText w:val="%1."/>
      <w:lvlJc w:val="left"/>
      <w:pPr>
        <w:ind w:left="2051" w:hanging="120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24FE5BE0"/>
    <w:multiLevelType w:val="hybridMultilevel"/>
    <w:tmpl w:val="831EACAA"/>
    <w:lvl w:ilvl="0" w:tplc="F84869D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2E3610E7"/>
    <w:multiLevelType w:val="multilevel"/>
    <w:tmpl w:val="6052907C"/>
    <w:lvl w:ilvl="0">
      <w:start w:val="1"/>
      <w:numFmt w:val="decimal"/>
      <w:lvlText w:val="%1."/>
      <w:lvlJc w:val="left"/>
      <w:pPr>
        <w:ind w:left="1545" w:hanging="10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80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2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64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0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0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380" w:hanging="1800"/>
      </w:pPr>
      <w:rPr>
        <w:rFonts w:cs="Times New Roman" w:hint="default"/>
      </w:rPr>
    </w:lvl>
  </w:abstractNum>
  <w:abstractNum w:abstractNumId="15">
    <w:nsid w:val="32872B2E"/>
    <w:multiLevelType w:val="hybridMultilevel"/>
    <w:tmpl w:val="151C1BEA"/>
    <w:lvl w:ilvl="0" w:tplc="989894E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9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1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1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  <w:rPr>
        <w:rFonts w:cs="Times New Roman" w:hint="default"/>
      </w:rPr>
    </w:lvl>
  </w:abstractNum>
  <w:abstractNum w:abstractNumId="17">
    <w:nsid w:val="38EA1A2F"/>
    <w:multiLevelType w:val="multilevel"/>
    <w:tmpl w:val="4C862540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cs="Times New Roman" w:hint="default"/>
      </w:rPr>
    </w:lvl>
  </w:abstractNum>
  <w:abstractNum w:abstractNumId="18">
    <w:nsid w:val="3F084D92"/>
    <w:multiLevelType w:val="multilevel"/>
    <w:tmpl w:val="63AA0D9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9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79441D8"/>
    <w:multiLevelType w:val="hybridMultilevel"/>
    <w:tmpl w:val="9A124ED6"/>
    <w:lvl w:ilvl="0" w:tplc="73B67CF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4D627D7C"/>
    <w:multiLevelType w:val="hybridMultilevel"/>
    <w:tmpl w:val="435A47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5EA449E"/>
    <w:multiLevelType w:val="multilevel"/>
    <w:tmpl w:val="27100876"/>
    <w:lvl w:ilvl="0">
      <w:start w:val="1"/>
      <w:numFmt w:val="decimal"/>
      <w:lvlText w:val="%1."/>
      <w:lvlJc w:val="left"/>
      <w:pPr>
        <w:ind w:left="926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6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6" w:hanging="2160"/>
      </w:pPr>
      <w:rPr>
        <w:rFonts w:cs="Times New Roman" w:hint="default"/>
      </w:rPr>
    </w:lvl>
  </w:abstractNum>
  <w:abstractNum w:abstractNumId="23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827" w:hanging="12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854" w:hanging="126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881" w:hanging="126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908" w:hanging="126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115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142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  <w:rPr>
        <w:rFonts w:cs="Times New Roman"/>
      </w:rPr>
    </w:lvl>
  </w:abstractNum>
  <w:abstractNum w:abstractNumId="24">
    <w:nsid w:val="6E684E83"/>
    <w:multiLevelType w:val="multilevel"/>
    <w:tmpl w:val="7ECCC31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5">
    <w:nsid w:val="7EE02D7C"/>
    <w:multiLevelType w:val="multilevel"/>
    <w:tmpl w:val="D1FEB9E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0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0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6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6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6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3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328" w:hanging="2160"/>
      </w:pPr>
      <w:rPr>
        <w:rFonts w:cs="Times New Roman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9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2"/>
  </w:num>
  <w:num w:numId="14">
    <w:abstractNumId w:val="25"/>
  </w:num>
  <w:num w:numId="15">
    <w:abstractNumId w:val="12"/>
  </w:num>
  <w:num w:numId="16">
    <w:abstractNumId w:val="23"/>
  </w:num>
  <w:num w:numId="17">
    <w:abstractNumId w:val="7"/>
  </w:num>
  <w:num w:numId="18">
    <w:abstractNumId w:val="14"/>
  </w:num>
  <w:num w:numId="19">
    <w:abstractNumId w:val="2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"/>
  </w:num>
  <w:num w:numId="23">
    <w:abstractNumId w:val="4"/>
  </w:num>
  <w:num w:numId="24">
    <w:abstractNumId w:val="17"/>
  </w:num>
  <w:num w:numId="25">
    <w:abstractNumId w:val="18"/>
  </w:num>
  <w:num w:numId="26">
    <w:abstractNumId w:val="10"/>
  </w:num>
  <w:num w:numId="27">
    <w:abstractNumId w:val="3"/>
  </w:num>
  <w:num w:numId="28">
    <w:abstractNumId w:val="11"/>
  </w:num>
  <w:num w:numId="29">
    <w:abstractNumId w:val="24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7930"/>
    <w:rsid w:val="00000136"/>
    <w:rsid w:val="00000FC4"/>
    <w:rsid w:val="00001D48"/>
    <w:rsid w:val="00002EA7"/>
    <w:rsid w:val="0000306E"/>
    <w:rsid w:val="000033D4"/>
    <w:rsid w:val="00003C89"/>
    <w:rsid w:val="00005371"/>
    <w:rsid w:val="00005476"/>
    <w:rsid w:val="00005952"/>
    <w:rsid w:val="00005A6E"/>
    <w:rsid w:val="00005BA9"/>
    <w:rsid w:val="0000614E"/>
    <w:rsid w:val="000061D7"/>
    <w:rsid w:val="00006620"/>
    <w:rsid w:val="00007080"/>
    <w:rsid w:val="00007667"/>
    <w:rsid w:val="0000786E"/>
    <w:rsid w:val="00007FA4"/>
    <w:rsid w:val="00010C21"/>
    <w:rsid w:val="000114F3"/>
    <w:rsid w:val="00012069"/>
    <w:rsid w:val="000128FE"/>
    <w:rsid w:val="00012B1B"/>
    <w:rsid w:val="00012C3E"/>
    <w:rsid w:val="00012CD7"/>
    <w:rsid w:val="00013472"/>
    <w:rsid w:val="00013C4E"/>
    <w:rsid w:val="00013EDD"/>
    <w:rsid w:val="0001403D"/>
    <w:rsid w:val="0001428D"/>
    <w:rsid w:val="00014326"/>
    <w:rsid w:val="00014402"/>
    <w:rsid w:val="00014A43"/>
    <w:rsid w:val="0001512B"/>
    <w:rsid w:val="00015597"/>
    <w:rsid w:val="000157CB"/>
    <w:rsid w:val="00015C07"/>
    <w:rsid w:val="00015E83"/>
    <w:rsid w:val="0001640B"/>
    <w:rsid w:val="00016747"/>
    <w:rsid w:val="000168CB"/>
    <w:rsid w:val="000168FD"/>
    <w:rsid w:val="00016A01"/>
    <w:rsid w:val="00017FA9"/>
    <w:rsid w:val="00020407"/>
    <w:rsid w:val="000207C4"/>
    <w:rsid w:val="0002083F"/>
    <w:rsid w:val="000208F0"/>
    <w:rsid w:val="00021606"/>
    <w:rsid w:val="00021F90"/>
    <w:rsid w:val="000220D9"/>
    <w:rsid w:val="000221A4"/>
    <w:rsid w:val="0002260D"/>
    <w:rsid w:val="000227A7"/>
    <w:rsid w:val="00022804"/>
    <w:rsid w:val="00022D13"/>
    <w:rsid w:val="00022D41"/>
    <w:rsid w:val="00022E10"/>
    <w:rsid w:val="000232B7"/>
    <w:rsid w:val="00023467"/>
    <w:rsid w:val="000235DB"/>
    <w:rsid w:val="000235DC"/>
    <w:rsid w:val="0002384B"/>
    <w:rsid w:val="000245A0"/>
    <w:rsid w:val="0002552C"/>
    <w:rsid w:val="00025532"/>
    <w:rsid w:val="000259F5"/>
    <w:rsid w:val="0002675D"/>
    <w:rsid w:val="000268DE"/>
    <w:rsid w:val="00026BCF"/>
    <w:rsid w:val="000276D7"/>
    <w:rsid w:val="0002793A"/>
    <w:rsid w:val="00027AB4"/>
    <w:rsid w:val="00027CA0"/>
    <w:rsid w:val="00027DA9"/>
    <w:rsid w:val="000300E4"/>
    <w:rsid w:val="000301BE"/>
    <w:rsid w:val="0003033B"/>
    <w:rsid w:val="00030367"/>
    <w:rsid w:val="00030470"/>
    <w:rsid w:val="00030EF8"/>
    <w:rsid w:val="00031193"/>
    <w:rsid w:val="00031A59"/>
    <w:rsid w:val="00032199"/>
    <w:rsid w:val="00032569"/>
    <w:rsid w:val="00032740"/>
    <w:rsid w:val="000327C7"/>
    <w:rsid w:val="00032850"/>
    <w:rsid w:val="00033834"/>
    <w:rsid w:val="00033936"/>
    <w:rsid w:val="0003446E"/>
    <w:rsid w:val="00034846"/>
    <w:rsid w:val="00034A33"/>
    <w:rsid w:val="000355A2"/>
    <w:rsid w:val="00035EA7"/>
    <w:rsid w:val="000360E6"/>
    <w:rsid w:val="00036BC2"/>
    <w:rsid w:val="00037210"/>
    <w:rsid w:val="000372A0"/>
    <w:rsid w:val="000374EA"/>
    <w:rsid w:val="000379B5"/>
    <w:rsid w:val="000379F9"/>
    <w:rsid w:val="00037BF4"/>
    <w:rsid w:val="00037DEE"/>
    <w:rsid w:val="00037FB4"/>
    <w:rsid w:val="00040D8F"/>
    <w:rsid w:val="000410BE"/>
    <w:rsid w:val="000411B2"/>
    <w:rsid w:val="000415EE"/>
    <w:rsid w:val="00041AAD"/>
    <w:rsid w:val="00041D20"/>
    <w:rsid w:val="00041EC9"/>
    <w:rsid w:val="00042077"/>
    <w:rsid w:val="00042CB0"/>
    <w:rsid w:val="00042DBD"/>
    <w:rsid w:val="00042FC1"/>
    <w:rsid w:val="0004313D"/>
    <w:rsid w:val="00043A66"/>
    <w:rsid w:val="000442F0"/>
    <w:rsid w:val="0004488E"/>
    <w:rsid w:val="0004533F"/>
    <w:rsid w:val="00045555"/>
    <w:rsid w:val="00045DD1"/>
    <w:rsid w:val="0004623B"/>
    <w:rsid w:val="000463E3"/>
    <w:rsid w:val="00046AAC"/>
    <w:rsid w:val="00046CEF"/>
    <w:rsid w:val="000470C9"/>
    <w:rsid w:val="000475AC"/>
    <w:rsid w:val="0004774A"/>
    <w:rsid w:val="00047AE3"/>
    <w:rsid w:val="00047D6A"/>
    <w:rsid w:val="00047F21"/>
    <w:rsid w:val="000503B2"/>
    <w:rsid w:val="0005057D"/>
    <w:rsid w:val="000518A5"/>
    <w:rsid w:val="00051E29"/>
    <w:rsid w:val="0005201D"/>
    <w:rsid w:val="000522FC"/>
    <w:rsid w:val="0005274D"/>
    <w:rsid w:val="00053096"/>
    <w:rsid w:val="000532BE"/>
    <w:rsid w:val="00054116"/>
    <w:rsid w:val="00054BAF"/>
    <w:rsid w:val="000551E7"/>
    <w:rsid w:val="00056D4B"/>
    <w:rsid w:val="000575D4"/>
    <w:rsid w:val="000578DA"/>
    <w:rsid w:val="00060415"/>
    <w:rsid w:val="00060620"/>
    <w:rsid w:val="000607A5"/>
    <w:rsid w:val="00060C6C"/>
    <w:rsid w:val="000614A1"/>
    <w:rsid w:val="0006186B"/>
    <w:rsid w:val="00061883"/>
    <w:rsid w:val="00061B10"/>
    <w:rsid w:val="00061DF8"/>
    <w:rsid w:val="000621C7"/>
    <w:rsid w:val="000622F9"/>
    <w:rsid w:val="00062315"/>
    <w:rsid w:val="000625B8"/>
    <w:rsid w:val="00062C77"/>
    <w:rsid w:val="00063997"/>
    <w:rsid w:val="00063A40"/>
    <w:rsid w:val="00063C3D"/>
    <w:rsid w:val="00063DD4"/>
    <w:rsid w:val="0006446F"/>
    <w:rsid w:val="0006477C"/>
    <w:rsid w:val="00064A20"/>
    <w:rsid w:val="00064CAC"/>
    <w:rsid w:val="00064D33"/>
    <w:rsid w:val="00065256"/>
    <w:rsid w:val="000652E3"/>
    <w:rsid w:val="00065707"/>
    <w:rsid w:val="000660BE"/>
    <w:rsid w:val="00066436"/>
    <w:rsid w:val="00066ABD"/>
    <w:rsid w:val="00067099"/>
    <w:rsid w:val="00067217"/>
    <w:rsid w:val="0006783F"/>
    <w:rsid w:val="00067C51"/>
    <w:rsid w:val="000701D6"/>
    <w:rsid w:val="00070A07"/>
    <w:rsid w:val="00070C32"/>
    <w:rsid w:val="00070F87"/>
    <w:rsid w:val="000712FF"/>
    <w:rsid w:val="00071688"/>
    <w:rsid w:val="00072598"/>
    <w:rsid w:val="000728F3"/>
    <w:rsid w:val="00072911"/>
    <w:rsid w:val="0007297B"/>
    <w:rsid w:val="00073262"/>
    <w:rsid w:val="0007404A"/>
    <w:rsid w:val="0007453C"/>
    <w:rsid w:val="00074A16"/>
    <w:rsid w:val="00074F40"/>
    <w:rsid w:val="0007564B"/>
    <w:rsid w:val="000757C4"/>
    <w:rsid w:val="00075F76"/>
    <w:rsid w:val="00075FCC"/>
    <w:rsid w:val="0007664C"/>
    <w:rsid w:val="00076B47"/>
    <w:rsid w:val="00077270"/>
    <w:rsid w:val="000778D0"/>
    <w:rsid w:val="00077B6F"/>
    <w:rsid w:val="00077C19"/>
    <w:rsid w:val="00077FA1"/>
    <w:rsid w:val="000806DF"/>
    <w:rsid w:val="0008099E"/>
    <w:rsid w:val="00080A2E"/>
    <w:rsid w:val="00081198"/>
    <w:rsid w:val="00081B18"/>
    <w:rsid w:val="00081CA0"/>
    <w:rsid w:val="00081D70"/>
    <w:rsid w:val="00081F7A"/>
    <w:rsid w:val="00082712"/>
    <w:rsid w:val="00082BAE"/>
    <w:rsid w:val="00082BD7"/>
    <w:rsid w:val="00082CBF"/>
    <w:rsid w:val="00083B7E"/>
    <w:rsid w:val="00083CDE"/>
    <w:rsid w:val="00084007"/>
    <w:rsid w:val="00084BBB"/>
    <w:rsid w:val="00084C7D"/>
    <w:rsid w:val="0008625C"/>
    <w:rsid w:val="000865F7"/>
    <w:rsid w:val="00086640"/>
    <w:rsid w:val="00087825"/>
    <w:rsid w:val="00087855"/>
    <w:rsid w:val="00087930"/>
    <w:rsid w:val="000904C6"/>
    <w:rsid w:val="0009064C"/>
    <w:rsid w:val="0009121A"/>
    <w:rsid w:val="0009158B"/>
    <w:rsid w:val="00092A02"/>
    <w:rsid w:val="00092B1F"/>
    <w:rsid w:val="00092D97"/>
    <w:rsid w:val="00092DBA"/>
    <w:rsid w:val="00092FB4"/>
    <w:rsid w:val="00093109"/>
    <w:rsid w:val="00093D5C"/>
    <w:rsid w:val="00094A86"/>
    <w:rsid w:val="00094CEF"/>
    <w:rsid w:val="00094EF4"/>
    <w:rsid w:val="0009618D"/>
    <w:rsid w:val="00096212"/>
    <w:rsid w:val="0009636B"/>
    <w:rsid w:val="00096A12"/>
    <w:rsid w:val="00096ADD"/>
    <w:rsid w:val="00096DEC"/>
    <w:rsid w:val="00096F22"/>
    <w:rsid w:val="000979A2"/>
    <w:rsid w:val="000A0565"/>
    <w:rsid w:val="000A0569"/>
    <w:rsid w:val="000A05EB"/>
    <w:rsid w:val="000A0827"/>
    <w:rsid w:val="000A0F60"/>
    <w:rsid w:val="000A0F7B"/>
    <w:rsid w:val="000A10B8"/>
    <w:rsid w:val="000A1EA1"/>
    <w:rsid w:val="000A214F"/>
    <w:rsid w:val="000A244B"/>
    <w:rsid w:val="000A2830"/>
    <w:rsid w:val="000A2D8C"/>
    <w:rsid w:val="000A2DCC"/>
    <w:rsid w:val="000A377F"/>
    <w:rsid w:val="000A4020"/>
    <w:rsid w:val="000A4637"/>
    <w:rsid w:val="000A5370"/>
    <w:rsid w:val="000A54BE"/>
    <w:rsid w:val="000A568A"/>
    <w:rsid w:val="000A5AE9"/>
    <w:rsid w:val="000A6069"/>
    <w:rsid w:val="000A67B4"/>
    <w:rsid w:val="000A68C2"/>
    <w:rsid w:val="000A6BF1"/>
    <w:rsid w:val="000A7107"/>
    <w:rsid w:val="000A73A8"/>
    <w:rsid w:val="000A7432"/>
    <w:rsid w:val="000A7C22"/>
    <w:rsid w:val="000A7F44"/>
    <w:rsid w:val="000B0A42"/>
    <w:rsid w:val="000B0CE3"/>
    <w:rsid w:val="000B1665"/>
    <w:rsid w:val="000B2329"/>
    <w:rsid w:val="000B2E82"/>
    <w:rsid w:val="000B310B"/>
    <w:rsid w:val="000B4001"/>
    <w:rsid w:val="000B4702"/>
    <w:rsid w:val="000B48EB"/>
    <w:rsid w:val="000B49DD"/>
    <w:rsid w:val="000B512D"/>
    <w:rsid w:val="000B6086"/>
    <w:rsid w:val="000B62C8"/>
    <w:rsid w:val="000B71B7"/>
    <w:rsid w:val="000B7442"/>
    <w:rsid w:val="000B7594"/>
    <w:rsid w:val="000C00B4"/>
    <w:rsid w:val="000C02A0"/>
    <w:rsid w:val="000C02E7"/>
    <w:rsid w:val="000C07F4"/>
    <w:rsid w:val="000C08AD"/>
    <w:rsid w:val="000C09B4"/>
    <w:rsid w:val="000C12E1"/>
    <w:rsid w:val="000C1388"/>
    <w:rsid w:val="000C16CD"/>
    <w:rsid w:val="000C24F3"/>
    <w:rsid w:val="000C266C"/>
    <w:rsid w:val="000C305E"/>
    <w:rsid w:val="000C3157"/>
    <w:rsid w:val="000C4102"/>
    <w:rsid w:val="000C4553"/>
    <w:rsid w:val="000C465D"/>
    <w:rsid w:val="000C4857"/>
    <w:rsid w:val="000C491B"/>
    <w:rsid w:val="000C50B7"/>
    <w:rsid w:val="000C576C"/>
    <w:rsid w:val="000C6583"/>
    <w:rsid w:val="000C6C2F"/>
    <w:rsid w:val="000C7550"/>
    <w:rsid w:val="000D024F"/>
    <w:rsid w:val="000D085D"/>
    <w:rsid w:val="000D0B49"/>
    <w:rsid w:val="000D1315"/>
    <w:rsid w:val="000D1A89"/>
    <w:rsid w:val="000D1C75"/>
    <w:rsid w:val="000D1D0F"/>
    <w:rsid w:val="000D1F6B"/>
    <w:rsid w:val="000D1FF7"/>
    <w:rsid w:val="000D29B0"/>
    <w:rsid w:val="000D31F6"/>
    <w:rsid w:val="000D329D"/>
    <w:rsid w:val="000D3526"/>
    <w:rsid w:val="000D3A30"/>
    <w:rsid w:val="000D3CA2"/>
    <w:rsid w:val="000D3F3D"/>
    <w:rsid w:val="000D40EF"/>
    <w:rsid w:val="000D4514"/>
    <w:rsid w:val="000D5DF8"/>
    <w:rsid w:val="000D620D"/>
    <w:rsid w:val="000D6893"/>
    <w:rsid w:val="000D6C5B"/>
    <w:rsid w:val="000D6DDF"/>
    <w:rsid w:val="000D7149"/>
    <w:rsid w:val="000D7489"/>
    <w:rsid w:val="000D77CD"/>
    <w:rsid w:val="000E0A2E"/>
    <w:rsid w:val="000E0E19"/>
    <w:rsid w:val="000E0EBB"/>
    <w:rsid w:val="000E12E1"/>
    <w:rsid w:val="000E1552"/>
    <w:rsid w:val="000E1D35"/>
    <w:rsid w:val="000E2287"/>
    <w:rsid w:val="000E263C"/>
    <w:rsid w:val="000E360E"/>
    <w:rsid w:val="000E40EF"/>
    <w:rsid w:val="000E4221"/>
    <w:rsid w:val="000E4849"/>
    <w:rsid w:val="000E5632"/>
    <w:rsid w:val="000E656A"/>
    <w:rsid w:val="000E6645"/>
    <w:rsid w:val="000E676E"/>
    <w:rsid w:val="000E68D5"/>
    <w:rsid w:val="000E6942"/>
    <w:rsid w:val="000E6DB2"/>
    <w:rsid w:val="000E747D"/>
    <w:rsid w:val="000E77F5"/>
    <w:rsid w:val="000E79F7"/>
    <w:rsid w:val="000E7A13"/>
    <w:rsid w:val="000E7A95"/>
    <w:rsid w:val="000F0286"/>
    <w:rsid w:val="000F0D56"/>
    <w:rsid w:val="000F1C3E"/>
    <w:rsid w:val="000F2292"/>
    <w:rsid w:val="000F2515"/>
    <w:rsid w:val="000F3144"/>
    <w:rsid w:val="000F3179"/>
    <w:rsid w:val="000F32DF"/>
    <w:rsid w:val="000F3429"/>
    <w:rsid w:val="000F3B45"/>
    <w:rsid w:val="000F3BFD"/>
    <w:rsid w:val="000F3D49"/>
    <w:rsid w:val="000F43C7"/>
    <w:rsid w:val="000F4F65"/>
    <w:rsid w:val="000F5773"/>
    <w:rsid w:val="000F610F"/>
    <w:rsid w:val="000F653F"/>
    <w:rsid w:val="000F6F3F"/>
    <w:rsid w:val="000F7069"/>
    <w:rsid w:val="000F71F0"/>
    <w:rsid w:val="000F72FF"/>
    <w:rsid w:val="000F7616"/>
    <w:rsid w:val="001007D8"/>
    <w:rsid w:val="001012FB"/>
    <w:rsid w:val="00101962"/>
    <w:rsid w:val="00101DB8"/>
    <w:rsid w:val="00102226"/>
    <w:rsid w:val="00102353"/>
    <w:rsid w:val="001026B3"/>
    <w:rsid w:val="001027A5"/>
    <w:rsid w:val="00102B6D"/>
    <w:rsid w:val="00102EBC"/>
    <w:rsid w:val="00103456"/>
    <w:rsid w:val="00103D30"/>
    <w:rsid w:val="00103FCF"/>
    <w:rsid w:val="0010471D"/>
    <w:rsid w:val="0010474A"/>
    <w:rsid w:val="00104C18"/>
    <w:rsid w:val="00104E2D"/>
    <w:rsid w:val="00105268"/>
    <w:rsid w:val="00105275"/>
    <w:rsid w:val="0010570D"/>
    <w:rsid w:val="001057C7"/>
    <w:rsid w:val="00105806"/>
    <w:rsid w:val="00105811"/>
    <w:rsid w:val="00105F6C"/>
    <w:rsid w:val="00106164"/>
    <w:rsid w:val="00106529"/>
    <w:rsid w:val="001066D8"/>
    <w:rsid w:val="001067C3"/>
    <w:rsid w:val="00106B40"/>
    <w:rsid w:val="00106B8C"/>
    <w:rsid w:val="00106FFE"/>
    <w:rsid w:val="00107163"/>
    <w:rsid w:val="001076A5"/>
    <w:rsid w:val="001076DD"/>
    <w:rsid w:val="001078FA"/>
    <w:rsid w:val="001078FF"/>
    <w:rsid w:val="00107ABD"/>
    <w:rsid w:val="00107B27"/>
    <w:rsid w:val="00107C05"/>
    <w:rsid w:val="00107CDC"/>
    <w:rsid w:val="00110376"/>
    <w:rsid w:val="00110583"/>
    <w:rsid w:val="001107B8"/>
    <w:rsid w:val="00110915"/>
    <w:rsid w:val="00110B91"/>
    <w:rsid w:val="00110C18"/>
    <w:rsid w:val="00110CFC"/>
    <w:rsid w:val="00111654"/>
    <w:rsid w:val="00111A14"/>
    <w:rsid w:val="00111A31"/>
    <w:rsid w:val="0011266E"/>
    <w:rsid w:val="001129DF"/>
    <w:rsid w:val="00112BB0"/>
    <w:rsid w:val="00112FBB"/>
    <w:rsid w:val="0011345C"/>
    <w:rsid w:val="0011352D"/>
    <w:rsid w:val="001135C8"/>
    <w:rsid w:val="00113A1D"/>
    <w:rsid w:val="00113C93"/>
    <w:rsid w:val="00113DD5"/>
    <w:rsid w:val="00113E3A"/>
    <w:rsid w:val="00113F30"/>
    <w:rsid w:val="0011422C"/>
    <w:rsid w:val="00116D89"/>
    <w:rsid w:val="00116E0A"/>
    <w:rsid w:val="00116E32"/>
    <w:rsid w:val="00117D9C"/>
    <w:rsid w:val="00117F59"/>
    <w:rsid w:val="00120557"/>
    <w:rsid w:val="00120A34"/>
    <w:rsid w:val="00120B59"/>
    <w:rsid w:val="00120D24"/>
    <w:rsid w:val="00120FE9"/>
    <w:rsid w:val="00121498"/>
    <w:rsid w:val="001214FB"/>
    <w:rsid w:val="0012187C"/>
    <w:rsid w:val="0012242B"/>
    <w:rsid w:val="001226D9"/>
    <w:rsid w:val="00122978"/>
    <w:rsid w:val="00122AE6"/>
    <w:rsid w:val="00122CA9"/>
    <w:rsid w:val="00123229"/>
    <w:rsid w:val="00123A3A"/>
    <w:rsid w:val="00123AC6"/>
    <w:rsid w:val="00123C06"/>
    <w:rsid w:val="00123D2F"/>
    <w:rsid w:val="00123F33"/>
    <w:rsid w:val="0012445B"/>
    <w:rsid w:val="001245A1"/>
    <w:rsid w:val="00124E23"/>
    <w:rsid w:val="0012544D"/>
    <w:rsid w:val="00126406"/>
    <w:rsid w:val="0012650F"/>
    <w:rsid w:val="001278BF"/>
    <w:rsid w:val="001303F2"/>
    <w:rsid w:val="001309A6"/>
    <w:rsid w:val="00130D82"/>
    <w:rsid w:val="001312C1"/>
    <w:rsid w:val="0013133A"/>
    <w:rsid w:val="00131460"/>
    <w:rsid w:val="00131BC2"/>
    <w:rsid w:val="00131D52"/>
    <w:rsid w:val="00131E54"/>
    <w:rsid w:val="0013209E"/>
    <w:rsid w:val="0013241D"/>
    <w:rsid w:val="001326B4"/>
    <w:rsid w:val="001328A3"/>
    <w:rsid w:val="00132D1E"/>
    <w:rsid w:val="00134682"/>
    <w:rsid w:val="00134985"/>
    <w:rsid w:val="00134A68"/>
    <w:rsid w:val="00135140"/>
    <w:rsid w:val="001351A6"/>
    <w:rsid w:val="00135A80"/>
    <w:rsid w:val="00135C7D"/>
    <w:rsid w:val="00135F77"/>
    <w:rsid w:val="00136856"/>
    <w:rsid w:val="00136E07"/>
    <w:rsid w:val="0013723D"/>
    <w:rsid w:val="001374BF"/>
    <w:rsid w:val="00137897"/>
    <w:rsid w:val="00137A87"/>
    <w:rsid w:val="0014092C"/>
    <w:rsid w:val="00140A20"/>
    <w:rsid w:val="00140EC7"/>
    <w:rsid w:val="0014153E"/>
    <w:rsid w:val="00142541"/>
    <w:rsid w:val="00142A0B"/>
    <w:rsid w:val="001430EF"/>
    <w:rsid w:val="001437E8"/>
    <w:rsid w:val="00143C41"/>
    <w:rsid w:val="00144E3F"/>
    <w:rsid w:val="001450DE"/>
    <w:rsid w:val="0014550D"/>
    <w:rsid w:val="0014582E"/>
    <w:rsid w:val="001463BC"/>
    <w:rsid w:val="001463CE"/>
    <w:rsid w:val="001468EE"/>
    <w:rsid w:val="00146B9F"/>
    <w:rsid w:val="00147BF7"/>
    <w:rsid w:val="00147D8E"/>
    <w:rsid w:val="00147DB8"/>
    <w:rsid w:val="001508BD"/>
    <w:rsid w:val="00151A01"/>
    <w:rsid w:val="00151B94"/>
    <w:rsid w:val="00151DD0"/>
    <w:rsid w:val="00153635"/>
    <w:rsid w:val="00154B95"/>
    <w:rsid w:val="0015516A"/>
    <w:rsid w:val="00155243"/>
    <w:rsid w:val="0015593C"/>
    <w:rsid w:val="001559BC"/>
    <w:rsid w:val="00155D59"/>
    <w:rsid w:val="001563F7"/>
    <w:rsid w:val="0015688D"/>
    <w:rsid w:val="00156ECF"/>
    <w:rsid w:val="00156EF5"/>
    <w:rsid w:val="00157231"/>
    <w:rsid w:val="0015759B"/>
    <w:rsid w:val="00157B95"/>
    <w:rsid w:val="00157DF6"/>
    <w:rsid w:val="00160317"/>
    <w:rsid w:val="001611FA"/>
    <w:rsid w:val="0016132A"/>
    <w:rsid w:val="00161EE8"/>
    <w:rsid w:val="00162211"/>
    <w:rsid w:val="00162278"/>
    <w:rsid w:val="00162863"/>
    <w:rsid w:val="00162C6B"/>
    <w:rsid w:val="0016319A"/>
    <w:rsid w:val="001634A5"/>
    <w:rsid w:val="001636C3"/>
    <w:rsid w:val="00163A2D"/>
    <w:rsid w:val="001642B0"/>
    <w:rsid w:val="00164317"/>
    <w:rsid w:val="00165037"/>
    <w:rsid w:val="00165094"/>
    <w:rsid w:val="00165419"/>
    <w:rsid w:val="00165C34"/>
    <w:rsid w:val="00165E2C"/>
    <w:rsid w:val="0016760D"/>
    <w:rsid w:val="00167AF3"/>
    <w:rsid w:val="0017028A"/>
    <w:rsid w:val="00170407"/>
    <w:rsid w:val="00170774"/>
    <w:rsid w:val="00171207"/>
    <w:rsid w:val="00171802"/>
    <w:rsid w:val="00173837"/>
    <w:rsid w:val="001765E6"/>
    <w:rsid w:val="00176B76"/>
    <w:rsid w:val="00176D7C"/>
    <w:rsid w:val="00180880"/>
    <w:rsid w:val="00180984"/>
    <w:rsid w:val="0018126D"/>
    <w:rsid w:val="001818AD"/>
    <w:rsid w:val="00181BA8"/>
    <w:rsid w:val="00181E90"/>
    <w:rsid w:val="00182DA3"/>
    <w:rsid w:val="001830D8"/>
    <w:rsid w:val="0018367F"/>
    <w:rsid w:val="00183724"/>
    <w:rsid w:val="001838BC"/>
    <w:rsid w:val="00183A70"/>
    <w:rsid w:val="00183CEF"/>
    <w:rsid w:val="00184164"/>
    <w:rsid w:val="00184298"/>
    <w:rsid w:val="001849D1"/>
    <w:rsid w:val="00184DD8"/>
    <w:rsid w:val="001852BD"/>
    <w:rsid w:val="00186161"/>
    <w:rsid w:val="001861CF"/>
    <w:rsid w:val="00186399"/>
    <w:rsid w:val="00186791"/>
    <w:rsid w:val="001867E1"/>
    <w:rsid w:val="0018797D"/>
    <w:rsid w:val="001909E8"/>
    <w:rsid w:val="00190A8E"/>
    <w:rsid w:val="00191461"/>
    <w:rsid w:val="001914D2"/>
    <w:rsid w:val="00191763"/>
    <w:rsid w:val="00191C15"/>
    <w:rsid w:val="001923EF"/>
    <w:rsid w:val="00192553"/>
    <w:rsid w:val="001926F4"/>
    <w:rsid w:val="0019322E"/>
    <w:rsid w:val="0019358B"/>
    <w:rsid w:val="0019373B"/>
    <w:rsid w:val="001939EA"/>
    <w:rsid w:val="00193D19"/>
    <w:rsid w:val="0019404C"/>
    <w:rsid w:val="00196447"/>
    <w:rsid w:val="00196CFF"/>
    <w:rsid w:val="00197489"/>
    <w:rsid w:val="00197C36"/>
    <w:rsid w:val="00197CD4"/>
    <w:rsid w:val="001A0EA2"/>
    <w:rsid w:val="001A0F8C"/>
    <w:rsid w:val="001A23AB"/>
    <w:rsid w:val="001A2536"/>
    <w:rsid w:val="001A29D0"/>
    <w:rsid w:val="001A2AAA"/>
    <w:rsid w:val="001A33B1"/>
    <w:rsid w:val="001A3D1F"/>
    <w:rsid w:val="001A415B"/>
    <w:rsid w:val="001A43C7"/>
    <w:rsid w:val="001A4AE3"/>
    <w:rsid w:val="001A4D99"/>
    <w:rsid w:val="001A4DE1"/>
    <w:rsid w:val="001A57EC"/>
    <w:rsid w:val="001A5D32"/>
    <w:rsid w:val="001A6156"/>
    <w:rsid w:val="001A6644"/>
    <w:rsid w:val="001A78F5"/>
    <w:rsid w:val="001A7B6F"/>
    <w:rsid w:val="001B0519"/>
    <w:rsid w:val="001B071C"/>
    <w:rsid w:val="001B1934"/>
    <w:rsid w:val="001B2A3E"/>
    <w:rsid w:val="001B2B38"/>
    <w:rsid w:val="001B2C9F"/>
    <w:rsid w:val="001B39B9"/>
    <w:rsid w:val="001B40ED"/>
    <w:rsid w:val="001B422C"/>
    <w:rsid w:val="001B46D6"/>
    <w:rsid w:val="001B5046"/>
    <w:rsid w:val="001B5D4B"/>
    <w:rsid w:val="001B61E0"/>
    <w:rsid w:val="001B6834"/>
    <w:rsid w:val="001B6B3E"/>
    <w:rsid w:val="001B6C4C"/>
    <w:rsid w:val="001B7A07"/>
    <w:rsid w:val="001B7C5A"/>
    <w:rsid w:val="001C09C3"/>
    <w:rsid w:val="001C0AC7"/>
    <w:rsid w:val="001C0EC0"/>
    <w:rsid w:val="001C1E5A"/>
    <w:rsid w:val="001C1F43"/>
    <w:rsid w:val="001C3087"/>
    <w:rsid w:val="001C3296"/>
    <w:rsid w:val="001C3C11"/>
    <w:rsid w:val="001C41EC"/>
    <w:rsid w:val="001C4725"/>
    <w:rsid w:val="001C4880"/>
    <w:rsid w:val="001C4ABA"/>
    <w:rsid w:val="001C540C"/>
    <w:rsid w:val="001C542E"/>
    <w:rsid w:val="001C5D0C"/>
    <w:rsid w:val="001C6375"/>
    <w:rsid w:val="001C6987"/>
    <w:rsid w:val="001C6BFE"/>
    <w:rsid w:val="001C700C"/>
    <w:rsid w:val="001C72E9"/>
    <w:rsid w:val="001C7A94"/>
    <w:rsid w:val="001D0915"/>
    <w:rsid w:val="001D2AAD"/>
    <w:rsid w:val="001D2C7C"/>
    <w:rsid w:val="001D3497"/>
    <w:rsid w:val="001D3B9E"/>
    <w:rsid w:val="001D3C87"/>
    <w:rsid w:val="001D44AA"/>
    <w:rsid w:val="001D456D"/>
    <w:rsid w:val="001D4F14"/>
    <w:rsid w:val="001D5C18"/>
    <w:rsid w:val="001D6992"/>
    <w:rsid w:val="001D6BCE"/>
    <w:rsid w:val="001D6FB0"/>
    <w:rsid w:val="001D6FB1"/>
    <w:rsid w:val="001D7F4C"/>
    <w:rsid w:val="001E05C1"/>
    <w:rsid w:val="001E07F4"/>
    <w:rsid w:val="001E0D95"/>
    <w:rsid w:val="001E12D8"/>
    <w:rsid w:val="001E1557"/>
    <w:rsid w:val="001E1680"/>
    <w:rsid w:val="001E1882"/>
    <w:rsid w:val="001E1B84"/>
    <w:rsid w:val="001E21EA"/>
    <w:rsid w:val="001E2E5F"/>
    <w:rsid w:val="001E2E61"/>
    <w:rsid w:val="001E2ED1"/>
    <w:rsid w:val="001E357B"/>
    <w:rsid w:val="001E3A10"/>
    <w:rsid w:val="001E4C29"/>
    <w:rsid w:val="001E574A"/>
    <w:rsid w:val="001E59CE"/>
    <w:rsid w:val="001E5AB0"/>
    <w:rsid w:val="001E5EFB"/>
    <w:rsid w:val="001E62F8"/>
    <w:rsid w:val="001E6BBD"/>
    <w:rsid w:val="001E7227"/>
    <w:rsid w:val="001E73A0"/>
    <w:rsid w:val="001E74FD"/>
    <w:rsid w:val="001E7E41"/>
    <w:rsid w:val="001E7F33"/>
    <w:rsid w:val="001F04E5"/>
    <w:rsid w:val="001F0B70"/>
    <w:rsid w:val="001F0F99"/>
    <w:rsid w:val="001F1273"/>
    <w:rsid w:val="001F133E"/>
    <w:rsid w:val="001F17F8"/>
    <w:rsid w:val="001F1925"/>
    <w:rsid w:val="001F24A4"/>
    <w:rsid w:val="001F3009"/>
    <w:rsid w:val="001F3080"/>
    <w:rsid w:val="001F33F1"/>
    <w:rsid w:val="001F3E13"/>
    <w:rsid w:val="001F3F8D"/>
    <w:rsid w:val="001F41C3"/>
    <w:rsid w:val="001F470D"/>
    <w:rsid w:val="001F4BC9"/>
    <w:rsid w:val="001F5101"/>
    <w:rsid w:val="001F5AEF"/>
    <w:rsid w:val="001F5D49"/>
    <w:rsid w:val="001F5FBF"/>
    <w:rsid w:val="001F6A76"/>
    <w:rsid w:val="001F6DD1"/>
    <w:rsid w:val="001F70D8"/>
    <w:rsid w:val="001F74CF"/>
    <w:rsid w:val="001F7DC3"/>
    <w:rsid w:val="001F7E5F"/>
    <w:rsid w:val="002008A4"/>
    <w:rsid w:val="00201077"/>
    <w:rsid w:val="00201417"/>
    <w:rsid w:val="0020148F"/>
    <w:rsid w:val="00201B36"/>
    <w:rsid w:val="00202132"/>
    <w:rsid w:val="0020231B"/>
    <w:rsid w:val="00202623"/>
    <w:rsid w:val="00202ED7"/>
    <w:rsid w:val="002032A2"/>
    <w:rsid w:val="002036C3"/>
    <w:rsid w:val="00203D07"/>
    <w:rsid w:val="00204130"/>
    <w:rsid w:val="0020471E"/>
    <w:rsid w:val="00204DA7"/>
    <w:rsid w:val="00204E52"/>
    <w:rsid w:val="00204EBE"/>
    <w:rsid w:val="002052C4"/>
    <w:rsid w:val="002060FF"/>
    <w:rsid w:val="00206410"/>
    <w:rsid w:val="00206724"/>
    <w:rsid w:val="00206C0C"/>
    <w:rsid w:val="002070B4"/>
    <w:rsid w:val="00207117"/>
    <w:rsid w:val="0020712D"/>
    <w:rsid w:val="00207751"/>
    <w:rsid w:val="00207857"/>
    <w:rsid w:val="00210683"/>
    <w:rsid w:val="0021113C"/>
    <w:rsid w:val="002111DB"/>
    <w:rsid w:val="002114D8"/>
    <w:rsid w:val="00213566"/>
    <w:rsid w:val="002135F6"/>
    <w:rsid w:val="00213950"/>
    <w:rsid w:val="00214882"/>
    <w:rsid w:val="00214932"/>
    <w:rsid w:val="00215384"/>
    <w:rsid w:val="00215437"/>
    <w:rsid w:val="00215453"/>
    <w:rsid w:val="002155AC"/>
    <w:rsid w:val="002157AD"/>
    <w:rsid w:val="002158BB"/>
    <w:rsid w:val="00215930"/>
    <w:rsid w:val="0021596E"/>
    <w:rsid w:val="00215E56"/>
    <w:rsid w:val="0021628D"/>
    <w:rsid w:val="00216341"/>
    <w:rsid w:val="00217AAE"/>
    <w:rsid w:val="002219B6"/>
    <w:rsid w:val="002222D6"/>
    <w:rsid w:val="00222927"/>
    <w:rsid w:val="002233EA"/>
    <w:rsid w:val="0022396A"/>
    <w:rsid w:val="00223970"/>
    <w:rsid w:val="00223D0A"/>
    <w:rsid w:val="0022431B"/>
    <w:rsid w:val="002244FD"/>
    <w:rsid w:val="00224E37"/>
    <w:rsid w:val="0022593A"/>
    <w:rsid w:val="00225951"/>
    <w:rsid w:val="00225B96"/>
    <w:rsid w:val="00225C9F"/>
    <w:rsid w:val="0022600D"/>
    <w:rsid w:val="00226235"/>
    <w:rsid w:val="002267F8"/>
    <w:rsid w:val="00226F52"/>
    <w:rsid w:val="00226F56"/>
    <w:rsid w:val="00227DBE"/>
    <w:rsid w:val="002303D3"/>
    <w:rsid w:val="00230FC9"/>
    <w:rsid w:val="002310EF"/>
    <w:rsid w:val="00231694"/>
    <w:rsid w:val="00231EE0"/>
    <w:rsid w:val="002325AD"/>
    <w:rsid w:val="002333DC"/>
    <w:rsid w:val="002338DB"/>
    <w:rsid w:val="00233B8D"/>
    <w:rsid w:val="00234161"/>
    <w:rsid w:val="002342EB"/>
    <w:rsid w:val="002348D1"/>
    <w:rsid w:val="00235316"/>
    <w:rsid w:val="00235451"/>
    <w:rsid w:val="00235584"/>
    <w:rsid w:val="00235647"/>
    <w:rsid w:val="00235715"/>
    <w:rsid w:val="00236331"/>
    <w:rsid w:val="002373D6"/>
    <w:rsid w:val="00237D3C"/>
    <w:rsid w:val="0024027E"/>
    <w:rsid w:val="002409B1"/>
    <w:rsid w:val="00240A96"/>
    <w:rsid w:val="00240D8A"/>
    <w:rsid w:val="00241842"/>
    <w:rsid w:val="00241AC8"/>
    <w:rsid w:val="00241C01"/>
    <w:rsid w:val="00241E0F"/>
    <w:rsid w:val="002429D2"/>
    <w:rsid w:val="0024444E"/>
    <w:rsid w:val="0024466A"/>
    <w:rsid w:val="00244D1D"/>
    <w:rsid w:val="00245768"/>
    <w:rsid w:val="00245F5A"/>
    <w:rsid w:val="002461C0"/>
    <w:rsid w:val="002462EE"/>
    <w:rsid w:val="002469E7"/>
    <w:rsid w:val="002471C0"/>
    <w:rsid w:val="0024724B"/>
    <w:rsid w:val="002479F3"/>
    <w:rsid w:val="00247A0E"/>
    <w:rsid w:val="00247CEB"/>
    <w:rsid w:val="00247F6E"/>
    <w:rsid w:val="002504DE"/>
    <w:rsid w:val="00250FF5"/>
    <w:rsid w:val="0025114B"/>
    <w:rsid w:val="00251363"/>
    <w:rsid w:val="002516F8"/>
    <w:rsid w:val="00251EA3"/>
    <w:rsid w:val="00251EC1"/>
    <w:rsid w:val="00252787"/>
    <w:rsid w:val="00252805"/>
    <w:rsid w:val="00252E74"/>
    <w:rsid w:val="002536C9"/>
    <w:rsid w:val="00253DC5"/>
    <w:rsid w:val="002544C3"/>
    <w:rsid w:val="00255A03"/>
    <w:rsid w:val="002563D8"/>
    <w:rsid w:val="00256560"/>
    <w:rsid w:val="0025793A"/>
    <w:rsid w:val="00257B13"/>
    <w:rsid w:val="00257D51"/>
    <w:rsid w:val="00257EB6"/>
    <w:rsid w:val="00260103"/>
    <w:rsid w:val="002616C7"/>
    <w:rsid w:val="00261A2C"/>
    <w:rsid w:val="00261EB7"/>
    <w:rsid w:val="00262413"/>
    <w:rsid w:val="00262791"/>
    <w:rsid w:val="00262A9D"/>
    <w:rsid w:val="00262BD2"/>
    <w:rsid w:val="00262E54"/>
    <w:rsid w:val="002631BB"/>
    <w:rsid w:val="002631CB"/>
    <w:rsid w:val="0026349A"/>
    <w:rsid w:val="00263A06"/>
    <w:rsid w:val="0026401B"/>
    <w:rsid w:val="0026425A"/>
    <w:rsid w:val="002645A6"/>
    <w:rsid w:val="002646F7"/>
    <w:rsid w:val="002648E3"/>
    <w:rsid w:val="002649EF"/>
    <w:rsid w:val="00264BBA"/>
    <w:rsid w:val="002655C7"/>
    <w:rsid w:val="002658D3"/>
    <w:rsid w:val="0026603C"/>
    <w:rsid w:val="002661B5"/>
    <w:rsid w:val="0026642C"/>
    <w:rsid w:val="00266A92"/>
    <w:rsid w:val="00267EDF"/>
    <w:rsid w:val="002703B6"/>
    <w:rsid w:val="002704DE"/>
    <w:rsid w:val="00270C20"/>
    <w:rsid w:val="00271222"/>
    <w:rsid w:val="00271429"/>
    <w:rsid w:val="0027157D"/>
    <w:rsid w:val="0027180B"/>
    <w:rsid w:val="00271925"/>
    <w:rsid w:val="00271BBD"/>
    <w:rsid w:val="00271CE8"/>
    <w:rsid w:val="0027207E"/>
    <w:rsid w:val="002720FC"/>
    <w:rsid w:val="00272718"/>
    <w:rsid w:val="00272786"/>
    <w:rsid w:val="00272AFA"/>
    <w:rsid w:val="00273368"/>
    <w:rsid w:val="002735C1"/>
    <w:rsid w:val="002737E0"/>
    <w:rsid w:val="00273A0C"/>
    <w:rsid w:val="00274030"/>
    <w:rsid w:val="002743D6"/>
    <w:rsid w:val="00275814"/>
    <w:rsid w:val="00275830"/>
    <w:rsid w:val="00275BF9"/>
    <w:rsid w:val="00275CC5"/>
    <w:rsid w:val="00275ECD"/>
    <w:rsid w:val="00276380"/>
    <w:rsid w:val="00276789"/>
    <w:rsid w:val="00276989"/>
    <w:rsid w:val="00276C42"/>
    <w:rsid w:val="00277166"/>
    <w:rsid w:val="00277A8B"/>
    <w:rsid w:val="00277ACE"/>
    <w:rsid w:val="00277BA4"/>
    <w:rsid w:val="00280399"/>
    <w:rsid w:val="0028061A"/>
    <w:rsid w:val="0028098F"/>
    <w:rsid w:val="0028128D"/>
    <w:rsid w:val="00281532"/>
    <w:rsid w:val="00281A16"/>
    <w:rsid w:val="002820DA"/>
    <w:rsid w:val="0028217C"/>
    <w:rsid w:val="00282375"/>
    <w:rsid w:val="002825E6"/>
    <w:rsid w:val="00282DB0"/>
    <w:rsid w:val="00283CCF"/>
    <w:rsid w:val="00283CFB"/>
    <w:rsid w:val="0028409B"/>
    <w:rsid w:val="0028452C"/>
    <w:rsid w:val="0028492E"/>
    <w:rsid w:val="00284E25"/>
    <w:rsid w:val="0028566F"/>
    <w:rsid w:val="00285E03"/>
    <w:rsid w:val="002862A9"/>
    <w:rsid w:val="00286D6C"/>
    <w:rsid w:val="00287F33"/>
    <w:rsid w:val="00290667"/>
    <w:rsid w:val="00290B5E"/>
    <w:rsid w:val="00290D75"/>
    <w:rsid w:val="00290EC6"/>
    <w:rsid w:val="00291293"/>
    <w:rsid w:val="0029174D"/>
    <w:rsid w:val="002928BF"/>
    <w:rsid w:val="00292C77"/>
    <w:rsid w:val="00292D68"/>
    <w:rsid w:val="00292D7F"/>
    <w:rsid w:val="00294525"/>
    <w:rsid w:val="00294A1F"/>
    <w:rsid w:val="00294EB6"/>
    <w:rsid w:val="002953EC"/>
    <w:rsid w:val="00296A1E"/>
    <w:rsid w:val="00296C8F"/>
    <w:rsid w:val="00297025"/>
    <w:rsid w:val="00297253"/>
    <w:rsid w:val="002972D1"/>
    <w:rsid w:val="002A007A"/>
    <w:rsid w:val="002A0AED"/>
    <w:rsid w:val="002A1241"/>
    <w:rsid w:val="002A2D6D"/>
    <w:rsid w:val="002A2E22"/>
    <w:rsid w:val="002A37AD"/>
    <w:rsid w:val="002A3893"/>
    <w:rsid w:val="002A3C72"/>
    <w:rsid w:val="002A3E57"/>
    <w:rsid w:val="002A4300"/>
    <w:rsid w:val="002A49D3"/>
    <w:rsid w:val="002A4DD7"/>
    <w:rsid w:val="002A50EC"/>
    <w:rsid w:val="002A52DE"/>
    <w:rsid w:val="002A5D47"/>
    <w:rsid w:val="002A6432"/>
    <w:rsid w:val="002A676A"/>
    <w:rsid w:val="002A69AD"/>
    <w:rsid w:val="002A7090"/>
    <w:rsid w:val="002A7271"/>
    <w:rsid w:val="002A72D4"/>
    <w:rsid w:val="002A73BC"/>
    <w:rsid w:val="002A784B"/>
    <w:rsid w:val="002A7B12"/>
    <w:rsid w:val="002A7EA8"/>
    <w:rsid w:val="002A7FE6"/>
    <w:rsid w:val="002B000B"/>
    <w:rsid w:val="002B006B"/>
    <w:rsid w:val="002B0137"/>
    <w:rsid w:val="002B0172"/>
    <w:rsid w:val="002B1325"/>
    <w:rsid w:val="002B13F7"/>
    <w:rsid w:val="002B2249"/>
    <w:rsid w:val="002B229B"/>
    <w:rsid w:val="002B257A"/>
    <w:rsid w:val="002B26D6"/>
    <w:rsid w:val="002B331D"/>
    <w:rsid w:val="002B3B50"/>
    <w:rsid w:val="002B5044"/>
    <w:rsid w:val="002B538B"/>
    <w:rsid w:val="002B54AB"/>
    <w:rsid w:val="002B5DC4"/>
    <w:rsid w:val="002B5E43"/>
    <w:rsid w:val="002B6032"/>
    <w:rsid w:val="002B6417"/>
    <w:rsid w:val="002B6FF0"/>
    <w:rsid w:val="002B740C"/>
    <w:rsid w:val="002B7440"/>
    <w:rsid w:val="002B7CD5"/>
    <w:rsid w:val="002B7E7D"/>
    <w:rsid w:val="002C09E7"/>
    <w:rsid w:val="002C0E8E"/>
    <w:rsid w:val="002C115F"/>
    <w:rsid w:val="002C122E"/>
    <w:rsid w:val="002C12DD"/>
    <w:rsid w:val="002C1894"/>
    <w:rsid w:val="002C1AF0"/>
    <w:rsid w:val="002C2329"/>
    <w:rsid w:val="002C2662"/>
    <w:rsid w:val="002C2669"/>
    <w:rsid w:val="002C2C0A"/>
    <w:rsid w:val="002C2DF4"/>
    <w:rsid w:val="002C2E95"/>
    <w:rsid w:val="002C3404"/>
    <w:rsid w:val="002C35D3"/>
    <w:rsid w:val="002C3D2D"/>
    <w:rsid w:val="002C434D"/>
    <w:rsid w:val="002C45F4"/>
    <w:rsid w:val="002C46A9"/>
    <w:rsid w:val="002C4CAC"/>
    <w:rsid w:val="002C51BA"/>
    <w:rsid w:val="002C52BF"/>
    <w:rsid w:val="002C585C"/>
    <w:rsid w:val="002C5C06"/>
    <w:rsid w:val="002C63E2"/>
    <w:rsid w:val="002C7068"/>
    <w:rsid w:val="002C72BD"/>
    <w:rsid w:val="002C7314"/>
    <w:rsid w:val="002C75C5"/>
    <w:rsid w:val="002C768E"/>
    <w:rsid w:val="002C79CC"/>
    <w:rsid w:val="002D0427"/>
    <w:rsid w:val="002D0680"/>
    <w:rsid w:val="002D0F37"/>
    <w:rsid w:val="002D0FA6"/>
    <w:rsid w:val="002D1154"/>
    <w:rsid w:val="002D1626"/>
    <w:rsid w:val="002D1B6D"/>
    <w:rsid w:val="002D1C74"/>
    <w:rsid w:val="002D2272"/>
    <w:rsid w:val="002D2679"/>
    <w:rsid w:val="002D2827"/>
    <w:rsid w:val="002D34A6"/>
    <w:rsid w:val="002D3E56"/>
    <w:rsid w:val="002D4F75"/>
    <w:rsid w:val="002D542E"/>
    <w:rsid w:val="002D5ABA"/>
    <w:rsid w:val="002D6858"/>
    <w:rsid w:val="002D68A5"/>
    <w:rsid w:val="002D6BBB"/>
    <w:rsid w:val="002D7314"/>
    <w:rsid w:val="002D790F"/>
    <w:rsid w:val="002E054F"/>
    <w:rsid w:val="002E0714"/>
    <w:rsid w:val="002E0E12"/>
    <w:rsid w:val="002E10CE"/>
    <w:rsid w:val="002E26E8"/>
    <w:rsid w:val="002E2C73"/>
    <w:rsid w:val="002E402C"/>
    <w:rsid w:val="002E42A0"/>
    <w:rsid w:val="002E42C4"/>
    <w:rsid w:val="002E4425"/>
    <w:rsid w:val="002E47B2"/>
    <w:rsid w:val="002E5202"/>
    <w:rsid w:val="002E5BCD"/>
    <w:rsid w:val="002E6C80"/>
    <w:rsid w:val="002E6D30"/>
    <w:rsid w:val="002E71F2"/>
    <w:rsid w:val="002E7570"/>
    <w:rsid w:val="002E7F0F"/>
    <w:rsid w:val="002F0889"/>
    <w:rsid w:val="002F0C4D"/>
    <w:rsid w:val="002F0CF7"/>
    <w:rsid w:val="002F0E39"/>
    <w:rsid w:val="002F0FA4"/>
    <w:rsid w:val="002F0FC7"/>
    <w:rsid w:val="002F192A"/>
    <w:rsid w:val="002F2658"/>
    <w:rsid w:val="002F2E2D"/>
    <w:rsid w:val="002F30E8"/>
    <w:rsid w:val="002F3FEB"/>
    <w:rsid w:val="002F480F"/>
    <w:rsid w:val="002F4887"/>
    <w:rsid w:val="002F4EB9"/>
    <w:rsid w:val="002F54A6"/>
    <w:rsid w:val="002F56DB"/>
    <w:rsid w:val="002F5C4D"/>
    <w:rsid w:val="002F6143"/>
    <w:rsid w:val="002F65C0"/>
    <w:rsid w:val="002F6C80"/>
    <w:rsid w:val="002F7704"/>
    <w:rsid w:val="002F79F7"/>
    <w:rsid w:val="00300444"/>
    <w:rsid w:val="0030050A"/>
    <w:rsid w:val="00300833"/>
    <w:rsid w:val="00300903"/>
    <w:rsid w:val="00300EC3"/>
    <w:rsid w:val="003011DC"/>
    <w:rsid w:val="00301D84"/>
    <w:rsid w:val="0030232A"/>
    <w:rsid w:val="00302850"/>
    <w:rsid w:val="003038EE"/>
    <w:rsid w:val="003040B7"/>
    <w:rsid w:val="0030482D"/>
    <w:rsid w:val="00304D56"/>
    <w:rsid w:val="003058AA"/>
    <w:rsid w:val="00305B40"/>
    <w:rsid w:val="00305D37"/>
    <w:rsid w:val="00305F6E"/>
    <w:rsid w:val="00306B29"/>
    <w:rsid w:val="00306CB6"/>
    <w:rsid w:val="003075A4"/>
    <w:rsid w:val="003076C0"/>
    <w:rsid w:val="0031042F"/>
    <w:rsid w:val="00310498"/>
    <w:rsid w:val="003104C4"/>
    <w:rsid w:val="00310931"/>
    <w:rsid w:val="00310A1F"/>
    <w:rsid w:val="00310A78"/>
    <w:rsid w:val="00310AE0"/>
    <w:rsid w:val="00310B02"/>
    <w:rsid w:val="00310CC4"/>
    <w:rsid w:val="003110AE"/>
    <w:rsid w:val="003111FB"/>
    <w:rsid w:val="0031122C"/>
    <w:rsid w:val="00311322"/>
    <w:rsid w:val="00312A00"/>
    <w:rsid w:val="00312B43"/>
    <w:rsid w:val="0031350E"/>
    <w:rsid w:val="00313900"/>
    <w:rsid w:val="00313B72"/>
    <w:rsid w:val="003148CC"/>
    <w:rsid w:val="00314BF4"/>
    <w:rsid w:val="003154E7"/>
    <w:rsid w:val="00315CAD"/>
    <w:rsid w:val="00315D58"/>
    <w:rsid w:val="00315D63"/>
    <w:rsid w:val="00315F9A"/>
    <w:rsid w:val="00316164"/>
    <w:rsid w:val="0031666E"/>
    <w:rsid w:val="003167BB"/>
    <w:rsid w:val="003167D5"/>
    <w:rsid w:val="00316C86"/>
    <w:rsid w:val="0031749E"/>
    <w:rsid w:val="003177D2"/>
    <w:rsid w:val="00317F99"/>
    <w:rsid w:val="00317F9E"/>
    <w:rsid w:val="00320869"/>
    <w:rsid w:val="00320EEF"/>
    <w:rsid w:val="00321678"/>
    <w:rsid w:val="0032168F"/>
    <w:rsid w:val="00321D16"/>
    <w:rsid w:val="00321D82"/>
    <w:rsid w:val="00322268"/>
    <w:rsid w:val="003224B3"/>
    <w:rsid w:val="0032282C"/>
    <w:rsid w:val="00323422"/>
    <w:rsid w:val="003242B2"/>
    <w:rsid w:val="003243B4"/>
    <w:rsid w:val="00325546"/>
    <w:rsid w:val="00325E52"/>
    <w:rsid w:val="00326007"/>
    <w:rsid w:val="003261D7"/>
    <w:rsid w:val="003266D1"/>
    <w:rsid w:val="00326903"/>
    <w:rsid w:val="00326999"/>
    <w:rsid w:val="00326A16"/>
    <w:rsid w:val="00326BE2"/>
    <w:rsid w:val="00326F85"/>
    <w:rsid w:val="00327157"/>
    <w:rsid w:val="00327208"/>
    <w:rsid w:val="003273BA"/>
    <w:rsid w:val="00327513"/>
    <w:rsid w:val="00327C6D"/>
    <w:rsid w:val="00327EF8"/>
    <w:rsid w:val="003301F5"/>
    <w:rsid w:val="0033023D"/>
    <w:rsid w:val="0033052E"/>
    <w:rsid w:val="00330B76"/>
    <w:rsid w:val="00330D16"/>
    <w:rsid w:val="0033124A"/>
    <w:rsid w:val="003313EB"/>
    <w:rsid w:val="00331678"/>
    <w:rsid w:val="00331712"/>
    <w:rsid w:val="00331DBB"/>
    <w:rsid w:val="00331E84"/>
    <w:rsid w:val="003322DE"/>
    <w:rsid w:val="00332916"/>
    <w:rsid w:val="00332E1D"/>
    <w:rsid w:val="0033300E"/>
    <w:rsid w:val="003332C5"/>
    <w:rsid w:val="00333B14"/>
    <w:rsid w:val="00333BA9"/>
    <w:rsid w:val="00333BF7"/>
    <w:rsid w:val="00333E29"/>
    <w:rsid w:val="00335578"/>
    <w:rsid w:val="003357D1"/>
    <w:rsid w:val="00335943"/>
    <w:rsid w:val="00336418"/>
    <w:rsid w:val="00336EF8"/>
    <w:rsid w:val="0033701F"/>
    <w:rsid w:val="003372D1"/>
    <w:rsid w:val="00337331"/>
    <w:rsid w:val="003375BC"/>
    <w:rsid w:val="00337747"/>
    <w:rsid w:val="00337812"/>
    <w:rsid w:val="0033791C"/>
    <w:rsid w:val="003404E6"/>
    <w:rsid w:val="003405C3"/>
    <w:rsid w:val="00340628"/>
    <w:rsid w:val="003410F4"/>
    <w:rsid w:val="003414D7"/>
    <w:rsid w:val="003415B4"/>
    <w:rsid w:val="00342286"/>
    <w:rsid w:val="0034235E"/>
    <w:rsid w:val="00342657"/>
    <w:rsid w:val="00342ACC"/>
    <w:rsid w:val="00342B8E"/>
    <w:rsid w:val="0034304E"/>
    <w:rsid w:val="003432AD"/>
    <w:rsid w:val="003445FE"/>
    <w:rsid w:val="003448BD"/>
    <w:rsid w:val="00345D6F"/>
    <w:rsid w:val="00345E99"/>
    <w:rsid w:val="00346094"/>
    <w:rsid w:val="00346178"/>
    <w:rsid w:val="003468F4"/>
    <w:rsid w:val="00346957"/>
    <w:rsid w:val="00346B81"/>
    <w:rsid w:val="00347072"/>
    <w:rsid w:val="00347957"/>
    <w:rsid w:val="003479BB"/>
    <w:rsid w:val="003479C3"/>
    <w:rsid w:val="0035019F"/>
    <w:rsid w:val="0035071F"/>
    <w:rsid w:val="0035195F"/>
    <w:rsid w:val="00351CA8"/>
    <w:rsid w:val="00351DFF"/>
    <w:rsid w:val="00352080"/>
    <w:rsid w:val="00352412"/>
    <w:rsid w:val="0035244A"/>
    <w:rsid w:val="00352513"/>
    <w:rsid w:val="00353EA5"/>
    <w:rsid w:val="00354305"/>
    <w:rsid w:val="00354339"/>
    <w:rsid w:val="003549A3"/>
    <w:rsid w:val="00354FEA"/>
    <w:rsid w:val="0035541E"/>
    <w:rsid w:val="003554B3"/>
    <w:rsid w:val="00355C73"/>
    <w:rsid w:val="0035677C"/>
    <w:rsid w:val="00356D4E"/>
    <w:rsid w:val="00356D76"/>
    <w:rsid w:val="0035750B"/>
    <w:rsid w:val="00357A6C"/>
    <w:rsid w:val="00357DE4"/>
    <w:rsid w:val="00357FC7"/>
    <w:rsid w:val="003609CC"/>
    <w:rsid w:val="00361098"/>
    <w:rsid w:val="00361176"/>
    <w:rsid w:val="00361582"/>
    <w:rsid w:val="003615A7"/>
    <w:rsid w:val="00361F3E"/>
    <w:rsid w:val="003624B7"/>
    <w:rsid w:val="00362650"/>
    <w:rsid w:val="00363250"/>
    <w:rsid w:val="00363AAA"/>
    <w:rsid w:val="003647D8"/>
    <w:rsid w:val="00364A6F"/>
    <w:rsid w:val="0036504B"/>
    <w:rsid w:val="0036540B"/>
    <w:rsid w:val="00365A83"/>
    <w:rsid w:val="00365F4B"/>
    <w:rsid w:val="00366119"/>
    <w:rsid w:val="0036711B"/>
    <w:rsid w:val="003672AC"/>
    <w:rsid w:val="0037026B"/>
    <w:rsid w:val="003705E6"/>
    <w:rsid w:val="003706CC"/>
    <w:rsid w:val="00371854"/>
    <w:rsid w:val="00371B20"/>
    <w:rsid w:val="00371BF1"/>
    <w:rsid w:val="00371E17"/>
    <w:rsid w:val="00372745"/>
    <w:rsid w:val="0037335B"/>
    <w:rsid w:val="00373815"/>
    <w:rsid w:val="00373FE1"/>
    <w:rsid w:val="0037424B"/>
    <w:rsid w:val="0037479B"/>
    <w:rsid w:val="00374D3D"/>
    <w:rsid w:val="003753B6"/>
    <w:rsid w:val="00375A7A"/>
    <w:rsid w:val="003762E2"/>
    <w:rsid w:val="00376555"/>
    <w:rsid w:val="0037656A"/>
    <w:rsid w:val="00376945"/>
    <w:rsid w:val="00376DBF"/>
    <w:rsid w:val="003774D6"/>
    <w:rsid w:val="00377A64"/>
    <w:rsid w:val="00377C2E"/>
    <w:rsid w:val="0038008A"/>
    <w:rsid w:val="00380287"/>
    <w:rsid w:val="00380888"/>
    <w:rsid w:val="00380F3A"/>
    <w:rsid w:val="00380FBF"/>
    <w:rsid w:val="0038167F"/>
    <w:rsid w:val="00382124"/>
    <w:rsid w:val="003821A1"/>
    <w:rsid w:val="00382582"/>
    <w:rsid w:val="003828BD"/>
    <w:rsid w:val="003831AF"/>
    <w:rsid w:val="003834E6"/>
    <w:rsid w:val="00383A1F"/>
    <w:rsid w:val="003851CA"/>
    <w:rsid w:val="003852D0"/>
    <w:rsid w:val="0038553D"/>
    <w:rsid w:val="00385A75"/>
    <w:rsid w:val="00385DDA"/>
    <w:rsid w:val="0038680F"/>
    <w:rsid w:val="00386AB1"/>
    <w:rsid w:val="00386E2B"/>
    <w:rsid w:val="003872F9"/>
    <w:rsid w:val="00387956"/>
    <w:rsid w:val="00387E43"/>
    <w:rsid w:val="00387E9F"/>
    <w:rsid w:val="00390E40"/>
    <w:rsid w:val="003910A5"/>
    <w:rsid w:val="003911C5"/>
    <w:rsid w:val="00391EAE"/>
    <w:rsid w:val="00391EF0"/>
    <w:rsid w:val="00391F33"/>
    <w:rsid w:val="0039200B"/>
    <w:rsid w:val="0039236E"/>
    <w:rsid w:val="00392761"/>
    <w:rsid w:val="00392A73"/>
    <w:rsid w:val="00392B08"/>
    <w:rsid w:val="00392C22"/>
    <w:rsid w:val="00392D00"/>
    <w:rsid w:val="00393531"/>
    <w:rsid w:val="00393E74"/>
    <w:rsid w:val="00393FB2"/>
    <w:rsid w:val="003946F2"/>
    <w:rsid w:val="0039488E"/>
    <w:rsid w:val="00394A56"/>
    <w:rsid w:val="00394C13"/>
    <w:rsid w:val="00394DF1"/>
    <w:rsid w:val="00394EDA"/>
    <w:rsid w:val="0039560F"/>
    <w:rsid w:val="00395A95"/>
    <w:rsid w:val="00397ABB"/>
    <w:rsid w:val="00397BA1"/>
    <w:rsid w:val="00397F12"/>
    <w:rsid w:val="00397FA7"/>
    <w:rsid w:val="003A0308"/>
    <w:rsid w:val="003A11DF"/>
    <w:rsid w:val="003A1B2A"/>
    <w:rsid w:val="003A28EB"/>
    <w:rsid w:val="003A2A8D"/>
    <w:rsid w:val="003A2CCE"/>
    <w:rsid w:val="003A2F9A"/>
    <w:rsid w:val="003A3050"/>
    <w:rsid w:val="003A3283"/>
    <w:rsid w:val="003A32FC"/>
    <w:rsid w:val="003A3594"/>
    <w:rsid w:val="003A3C6F"/>
    <w:rsid w:val="003A3DD3"/>
    <w:rsid w:val="003A4100"/>
    <w:rsid w:val="003A410D"/>
    <w:rsid w:val="003A43C7"/>
    <w:rsid w:val="003A4B5E"/>
    <w:rsid w:val="003A4E07"/>
    <w:rsid w:val="003A4F09"/>
    <w:rsid w:val="003A529D"/>
    <w:rsid w:val="003A585A"/>
    <w:rsid w:val="003A5A7D"/>
    <w:rsid w:val="003A5BB5"/>
    <w:rsid w:val="003A65BD"/>
    <w:rsid w:val="003A7C34"/>
    <w:rsid w:val="003A7DB7"/>
    <w:rsid w:val="003A7E70"/>
    <w:rsid w:val="003B0024"/>
    <w:rsid w:val="003B0880"/>
    <w:rsid w:val="003B0DD8"/>
    <w:rsid w:val="003B1D02"/>
    <w:rsid w:val="003B1EF5"/>
    <w:rsid w:val="003B2292"/>
    <w:rsid w:val="003B2341"/>
    <w:rsid w:val="003B29F5"/>
    <w:rsid w:val="003B4045"/>
    <w:rsid w:val="003B408F"/>
    <w:rsid w:val="003B44DB"/>
    <w:rsid w:val="003B4A0C"/>
    <w:rsid w:val="003B4B67"/>
    <w:rsid w:val="003B5514"/>
    <w:rsid w:val="003B55E4"/>
    <w:rsid w:val="003B66A6"/>
    <w:rsid w:val="003B69B3"/>
    <w:rsid w:val="003B6E4D"/>
    <w:rsid w:val="003B7784"/>
    <w:rsid w:val="003B77D8"/>
    <w:rsid w:val="003B78B4"/>
    <w:rsid w:val="003B7C6F"/>
    <w:rsid w:val="003C00E5"/>
    <w:rsid w:val="003C0256"/>
    <w:rsid w:val="003C0283"/>
    <w:rsid w:val="003C03B0"/>
    <w:rsid w:val="003C0710"/>
    <w:rsid w:val="003C111C"/>
    <w:rsid w:val="003C17C5"/>
    <w:rsid w:val="003C17D5"/>
    <w:rsid w:val="003C1A0E"/>
    <w:rsid w:val="003C2593"/>
    <w:rsid w:val="003C26E2"/>
    <w:rsid w:val="003C27A1"/>
    <w:rsid w:val="003C2959"/>
    <w:rsid w:val="003C2C5D"/>
    <w:rsid w:val="003C434D"/>
    <w:rsid w:val="003C45A3"/>
    <w:rsid w:val="003C478E"/>
    <w:rsid w:val="003C4835"/>
    <w:rsid w:val="003C4E84"/>
    <w:rsid w:val="003C4F14"/>
    <w:rsid w:val="003C5081"/>
    <w:rsid w:val="003C5351"/>
    <w:rsid w:val="003C5453"/>
    <w:rsid w:val="003C5ED1"/>
    <w:rsid w:val="003C70E8"/>
    <w:rsid w:val="003C71A0"/>
    <w:rsid w:val="003C7214"/>
    <w:rsid w:val="003C7641"/>
    <w:rsid w:val="003C778F"/>
    <w:rsid w:val="003C7BCF"/>
    <w:rsid w:val="003D0310"/>
    <w:rsid w:val="003D06B0"/>
    <w:rsid w:val="003D0748"/>
    <w:rsid w:val="003D0C66"/>
    <w:rsid w:val="003D0DB7"/>
    <w:rsid w:val="003D16B3"/>
    <w:rsid w:val="003D181B"/>
    <w:rsid w:val="003D192D"/>
    <w:rsid w:val="003D1B3B"/>
    <w:rsid w:val="003D232C"/>
    <w:rsid w:val="003D25F7"/>
    <w:rsid w:val="003D32C0"/>
    <w:rsid w:val="003D3365"/>
    <w:rsid w:val="003D377B"/>
    <w:rsid w:val="003D3D9F"/>
    <w:rsid w:val="003D4015"/>
    <w:rsid w:val="003D4279"/>
    <w:rsid w:val="003D4554"/>
    <w:rsid w:val="003D4B6A"/>
    <w:rsid w:val="003D5BA5"/>
    <w:rsid w:val="003D6704"/>
    <w:rsid w:val="003D680D"/>
    <w:rsid w:val="003D7930"/>
    <w:rsid w:val="003D7C0B"/>
    <w:rsid w:val="003E0178"/>
    <w:rsid w:val="003E0219"/>
    <w:rsid w:val="003E0559"/>
    <w:rsid w:val="003E1616"/>
    <w:rsid w:val="003E25B3"/>
    <w:rsid w:val="003E272B"/>
    <w:rsid w:val="003E2DDE"/>
    <w:rsid w:val="003E2F73"/>
    <w:rsid w:val="003E30D7"/>
    <w:rsid w:val="003E3C9A"/>
    <w:rsid w:val="003E4B4D"/>
    <w:rsid w:val="003E4EF3"/>
    <w:rsid w:val="003E5407"/>
    <w:rsid w:val="003E56CA"/>
    <w:rsid w:val="003E5CF7"/>
    <w:rsid w:val="003E5D1B"/>
    <w:rsid w:val="003E6361"/>
    <w:rsid w:val="003E6708"/>
    <w:rsid w:val="003E6EAE"/>
    <w:rsid w:val="003E77B5"/>
    <w:rsid w:val="003E77FB"/>
    <w:rsid w:val="003E792D"/>
    <w:rsid w:val="003E79E6"/>
    <w:rsid w:val="003E7C25"/>
    <w:rsid w:val="003F089B"/>
    <w:rsid w:val="003F0924"/>
    <w:rsid w:val="003F0EFD"/>
    <w:rsid w:val="003F16D5"/>
    <w:rsid w:val="003F186C"/>
    <w:rsid w:val="003F1AB7"/>
    <w:rsid w:val="003F1F01"/>
    <w:rsid w:val="003F3254"/>
    <w:rsid w:val="003F32E3"/>
    <w:rsid w:val="003F3B4E"/>
    <w:rsid w:val="003F3C5D"/>
    <w:rsid w:val="003F40F6"/>
    <w:rsid w:val="003F4995"/>
    <w:rsid w:val="003F4A0B"/>
    <w:rsid w:val="003F4BA5"/>
    <w:rsid w:val="003F4CD3"/>
    <w:rsid w:val="003F4CEC"/>
    <w:rsid w:val="003F514F"/>
    <w:rsid w:val="003F638C"/>
    <w:rsid w:val="003F6767"/>
    <w:rsid w:val="003F6ED8"/>
    <w:rsid w:val="003F70D1"/>
    <w:rsid w:val="003F7CF3"/>
    <w:rsid w:val="00400DB7"/>
    <w:rsid w:val="00400F13"/>
    <w:rsid w:val="00401144"/>
    <w:rsid w:val="00401C24"/>
    <w:rsid w:val="00402068"/>
    <w:rsid w:val="0040250D"/>
    <w:rsid w:val="00402B51"/>
    <w:rsid w:val="00403165"/>
    <w:rsid w:val="00403B07"/>
    <w:rsid w:val="00403F01"/>
    <w:rsid w:val="00404EF2"/>
    <w:rsid w:val="004068C9"/>
    <w:rsid w:val="00406DA7"/>
    <w:rsid w:val="00406DF7"/>
    <w:rsid w:val="0040736D"/>
    <w:rsid w:val="004076E1"/>
    <w:rsid w:val="00407A72"/>
    <w:rsid w:val="0041011E"/>
    <w:rsid w:val="004105BE"/>
    <w:rsid w:val="00410632"/>
    <w:rsid w:val="00410789"/>
    <w:rsid w:val="0041174B"/>
    <w:rsid w:val="00411846"/>
    <w:rsid w:val="00411FBB"/>
    <w:rsid w:val="004120DB"/>
    <w:rsid w:val="004120F9"/>
    <w:rsid w:val="004125FF"/>
    <w:rsid w:val="00412CE8"/>
    <w:rsid w:val="00412D6B"/>
    <w:rsid w:val="004131FC"/>
    <w:rsid w:val="0041483C"/>
    <w:rsid w:val="00414BFA"/>
    <w:rsid w:val="004152B2"/>
    <w:rsid w:val="00415B45"/>
    <w:rsid w:val="00416500"/>
    <w:rsid w:val="00416A58"/>
    <w:rsid w:val="00416AF8"/>
    <w:rsid w:val="00416FB7"/>
    <w:rsid w:val="00417214"/>
    <w:rsid w:val="004172E3"/>
    <w:rsid w:val="00417D18"/>
    <w:rsid w:val="00421AD7"/>
    <w:rsid w:val="00421CE6"/>
    <w:rsid w:val="00421F56"/>
    <w:rsid w:val="0042242E"/>
    <w:rsid w:val="00422C79"/>
    <w:rsid w:val="004235EA"/>
    <w:rsid w:val="004238AB"/>
    <w:rsid w:val="0042435A"/>
    <w:rsid w:val="0042469C"/>
    <w:rsid w:val="004247AF"/>
    <w:rsid w:val="00424B4E"/>
    <w:rsid w:val="00425935"/>
    <w:rsid w:val="00425A62"/>
    <w:rsid w:val="00426262"/>
    <w:rsid w:val="004263D3"/>
    <w:rsid w:val="00426481"/>
    <w:rsid w:val="00426D15"/>
    <w:rsid w:val="00427B93"/>
    <w:rsid w:val="00427BE3"/>
    <w:rsid w:val="00427ED9"/>
    <w:rsid w:val="00430DC6"/>
    <w:rsid w:val="00430E38"/>
    <w:rsid w:val="00432251"/>
    <w:rsid w:val="004332BE"/>
    <w:rsid w:val="0043361B"/>
    <w:rsid w:val="00433805"/>
    <w:rsid w:val="0043514D"/>
    <w:rsid w:val="00435295"/>
    <w:rsid w:val="00435616"/>
    <w:rsid w:val="00435784"/>
    <w:rsid w:val="00435A8B"/>
    <w:rsid w:val="00435E3B"/>
    <w:rsid w:val="00436391"/>
    <w:rsid w:val="00436446"/>
    <w:rsid w:val="00436A05"/>
    <w:rsid w:val="00436CF9"/>
    <w:rsid w:val="00437072"/>
    <w:rsid w:val="00437AB9"/>
    <w:rsid w:val="00437B3F"/>
    <w:rsid w:val="0044057F"/>
    <w:rsid w:val="004408D9"/>
    <w:rsid w:val="00440DDE"/>
    <w:rsid w:val="00440E07"/>
    <w:rsid w:val="00441292"/>
    <w:rsid w:val="00441865"/>
    <w:rsid w:val="00441C8F"/>
    <w:rsid w:val="00441DB1"/>
    <w:rsid w:val="00441F64"/>
    <w:rsid w:val="004420D5"/>
    <w:rsid w:val="0044248B"/>
    <w:rsid w:val="00442641"/>
    <w:rsid w:val="00442F37"/>
    <w:rsid w:val="00443753"/>
    <w:rsid w:val="0044393D"/>
    <w:rsid w:val="00443CAF"/>
    <w:rsid w:val="00443DB9"/>
    <w:rsid w:val="00443FEC"/>
    <w:rsid w:val="004442E2"/>
    <w:rsid w:val="004449A3"/>
    <w:rsid w:val="004449FC"/>
    <w:rsid w:val="00445772"/>
    <w:rsid w:val="0044612C"/>
    <w:rsid w:val="0044657B"/>
    <w:rsid w:val="00446686"/>
    <w:rsid w:val="00446912"/>
    <w:rsid w:val="00447738"/>
    <w:rsid w:val="00447936"/>
    <w:rsid w:val="00447E00"/>
    <w:rsid w:val="00447F82"/>
    <w:rsid w:val="004502EC"/>
    <w:rsid w:val="004505D2"/>
    <w:rsid w:val="0045096A"/>
    <w:rsid w:val="00450D0C"/>
    <w:rsid w:val="004514ED"/>
    <w:rsid w:val="004516FB"/>
    <w:rsid w:val="004518A0"/>
    <w:rsid w:val="00451A8F"/>
    <w:rsid w:val="00451B2A"/>
    <w:rsid w:val="004528D9"/>
    <w:rsid w:val="00453676"/>
    <w:rsid w:val="0045368B"/>
    <w:rsid w:val="00453A3D"/>
    <w:rsid w:val="00453D83"/>
    <w:rsid w:val="00454450"/>
    <w:rsid w:val="00454CB0"/>
    <w:rsid w:val="00455513"/>
    <w:rsid w:val="004559EA"/>
    <w:rsid w:val="00455FB4"/>
    <w:rsid w:val="00456797"/>
    <w:rsid w:val="0045681F"/>
    <w:rsid w:val="00456FF5"/>
    <w:rsid w:val="0045716D"/>
    <w:rsid w:val="00457784"/>
    <w:rsid w:val="004578D4"/>
    <w:rsid w:val="00457D09"/>
    <w:rsid w:val="00457FFD"/>
    <w:rsid w:val="004606CF"/>
    <w:rsid w:val="00460858"/>
    <w:rsid w:val="00460E41"/>
    <w:rsid w:val="00460E52"/>
    <w:rsid w:val="00461BB5"/>
    <w:rsid w:val="00461CB6"/>
    <w:rsid w:val="00461DB3"/>
    <w:rsid w:val="0046207C"/>
    <w:rsid w:val="0046277F"/>
    <w:rsid w:val="0046297D"/>
    <w:rsid w:val="00462EFD"/>
    <w:rsid w:val="00463F8E"/>
    <w:rsid w:val="004640B7"/>
    <w:rsid w:val="00464898"/>
    <w:rsid w:val="00464B30"/>
    <w:rsid w:val="00464B8C"/>
    <w:rsid w:val="00464E19"/>
    <w:rsid w:val="00465008"/>
    <w:rsid w:val="004651BB"/>
    <w:rsid w:val="00465275"/>
    <w:rsid w:val="004655BB"/>
    <w:rsid w:val="00465855"/>
    <w:rsid w:val="004659BB"/>
    <w:rsid w:val="00465D8E"/>
    <w:rsid w:val="004668D9"/>
    <w:rsid w:val="00466AE6"/>
    <w:rsid w:val="004702A5"/>
    <w:rsid w:val="00470453"/>
    <w:rsid w:val="00470812"/>
    <w:rsid w:val="004712D7"/>
    <w:rsid w:val="00471F22"/>
    <w:rsid w:val="00472128"/>
    <w:rsid w:val="00473923"/>
    <w:rsid w:val="00473D2E"/>
    <w:rsid w:val="004745C2"/>
    <w:rsid w:val="004748F6"/>
    <w:rsid w:val="00474F1A"/>
    <w:rsid w:val="0047539E"/>
    <w:rsid w:val="00476293"/>
    <w:rsid w:val="00476402"/>
    <w:rsid w:val="00476492"/>
    <w:rsid w:val="004769F7"/>
    <w:rsid w:val="004771A7"/>
    <w:rsid w:val="004774B4"/>
    <w:rsid w:val="0047761C"/>
    <w:rsid w:val="00477FC7"/>
    <w:rsid w:val="004801ED"/>
    <w:rsid w:val="00480639"/>
    <w:rsid w:val="00480BF4"/>
    <w:rsid w:val="00480F02"/>
    <w:rsid w:val="00481035"/>
    <w:rsid w:val="00481114"/>
    <w:rsid w:val="00481226"/>
    <w:rsid w:val="004819F0"/>
    <w:rsid w:val="00482A5B"/>
    <w:rsid w:val="00483BA7"/>
    <w:rsid w:val="00483C41"/>
    <w:rsid w:val="004846B0"/>
    <w:rsid w:val="0048488F"/>
    <w:rsid w:val="00484BF6"/>
    <w:rsid w:val="00484E3E"/>
    <w:rsid w:val="00485269"/>
    <w:rsid w:val="00485E68"/>
    <w:rsid w:val="0048610F"/>
    <w:rsid w:val="004861C4"/>
    <w:rsid w:val="004864F2"/>
    <w:rsid w:val="0048655E"/>
    <w:rsid w:val="0048686D"/>
    <w:rsid w:val="00486C2D"/>
    <w:rsid w:val="00486F8E"/>
    <w:rsid w:val="00487423"/>
    <w:rsid w:val="004874DD"/>
    <w:rsid w:val="004875C5"/>
    <w:rsid w:val="004901E7"/>
    <w:rsid w:val="0049044F"/>
    <w:rsid w:val="0049068B"/>
    <w:rsid w:val="00490B77"/>
    <w:rsid w:val="00490F42"/>
    <w:rsid w:val="00491151"/>
    <w:rsid w:val="00491C9B"/>
    <w:rsid w:val="00491F93"/>
    <w:rsid w:val="004921C2"/>
    <w:rsid w:val="00492E4D"/>
    <w:rsid w:val="00492EA9"/>
    <w:rsid w:val="0049311E"/>
    <w:rsid w:val="004937C3"/>
    <w:rsid w:val="00493FC4"/>
    <w:rsid w:val="00493FEE"/>
    <w:rsid w:val="00494029"/>
    <w:rsid w:val="0049428B"/>
    <w:rsid w:val="00494BC1"/>
    <w:rsid w:val="00495291"/>
    <w:rsid w:val="0049530D"/>
    <w:rsid w:val="0049652E"/>
    <w:rsid w:val="00497172"/>
    <w:rsid w:val="004974B9"/>
    <w:rsid w:val="00497B63"/>
    <w:rsid w:val="00497EBB"/>
    <w:rsid w:val="004A0AE2"/>
    <w:rsid w:val="004A0B3F"/>
    <w:rsid w:val="004A0F1A"/>
    <w:rsid w:val="004A1269"/>
    <w:rsid w:val="004A17B1"/>
    <w:rsid w:val="004A19B3"/>
    <w:rsid w:val="004A1DEA"/>
    <w:rsid w:val="004A2A25"/>
    <w:rsid w:val="004A3299"/>
    <w:rsid w:val="004A3E4C"/>
    <w:rsid w:val="004A40B4"/>
    <w:rsid w:val="004A4268"/>
    <w:rsid w:val="004A4A6C"/>
    <w:rsid w:val="004A4C36"/>
    <w:rsid w:val="004A4D1D"/>
    <w:rsid w:val="004A5D88"/>
    <w:rsid w:val="004A6214"/>
    <w:rsid w:val="004A69B2"/>
    <w:rsid w:val="004A6B37"/>
    <w:rsid w:val="004A72F6"/>
    <w:rsid w:val="004A769E"/>
    <w:rsid w:val="004A77B9"/>
    <w:rsid w:val="004A7861"/>
    <w:rsid w:val="004A78E7"/>
    <w:rsid w:val="004A7C0F"/>
    <w:rsid w:val="004B009A"/>
    <w:rsid w:val="004B07CF"/>
    <w:rsid w:val="004B0A9F"/>
    <w:rsid w:val="004B0B62"/>
    <w:rsid w:val="004B1219"/>
    <w:rsid w:val="004B14C1"/>
    <w:rsid w:val="004B1824"/>
    <w:rsid w:val="004B1CF1"/>
    <w:rsid w:val="004B2942"/>
    <w:rsid w:val="004B2F19"/>
    <w:rsid w:val="004B3392"/>
    <w:rsid w:val="004B358B"/>
    <w:rsid w:val="004B3B08"/>
    <w:rsid w:val="004B3E68"/>
    <w:rsid w:val="004B483D"/>
    <w:rsid w:val="004B521F"/>
    <w:rsid w:val="004B52C9"/>
    <w:rsid w:val="004B5798"/>
    <w:rsid w:val="004B65E2"/>
    <w:rsid w:val="004B7172"/>
    <w:rsid w:val="004B7256"/>
    <w:rsid w:val="004B7AAA"/>
    <w:rsid w:val="004B7D92"/>
    <w:rsid w:val="004B7E62"/>
    <w:rsid w:val="004B7E83"/>
    <w:rsid w:val="004C0736"/>
    <w:rsid w:val="004C0AF9"/>
    <w:rsid w:val="004C109E"/>
    <w:rsid w:val="004C15BF"/>
    <w:rsid w:val="004C3123"/>
    <w:rsid w:val="004C3251"/>
    <w:rsid w:val="004C3514"/>
    <w:rsid w:val="004C39FC"/>
    <w:rsid w:val="004C406B"/>
    <w:rsid w:val="004C419F"/>
    <w:rsid w:val="004C4273"/>
    <w:rsid w:val="004C42F1"/>
    <w:rsid w:val="004C4BB5"/>
    <w:rsid w:val="004C4E63"/>
    <w:rsid w:val="004C4FA8"/>
    <w:rsid w:val="004C5077"/>
    <w:rsid w:val="004C58E7"/>
    <w:rsid w:val="004C59B0"/>
    <w:rsid w:val="004C6034"/>
    <w:rsid w:val="004C6AB9"/>
    <w:rsid w:val="004C6DB6"/>
    <w:rsid w:val="004C7442"/>
    <w:rsid w:val="004C760E"/>
    <w:rsid w:val="004C79AA"/>
    <w:rsid w:val="004D1844"/>
    <w:rsid w:val="004D18BA"/>
    <w:rsid w:val="004D1A5F"/>
    <w:rsid w:val="004D1F5A"/>
    <w:rsid w:val="004D20F9"/>
    <w:rsid w:val="004D307B"/>
    <w:rsid w:val="004D3202"/>
    <w:rsid w:val="004D34D1"/>
    <w:rsid w:val="004D40F1"/>
    <w:rsid w:val="004D472B"/>
    <w:rsid w:val="004D4C63"/>
    <w:rsid w:val="004D4E28"/>
    <w:rsid w:val="004D52B6"/>
    <w:rsid w:val="004D56B9"/>
    <w:rsid w:val="004D5863"/>
    <w:rsid w:val="004D67AA"/>
    <w:rsid w:val="004D686B"/>
    <w:rsid w:val="004D6BCD"/>
    <w:rsid w:val="004D6F43"/>
    <w:rsid w:val="004D7AA1"/>
    <w:rsid w:val="004E0933"/>
    <w:rsid w:val="004E09D0"/>
    <w:rsid w:val="004E0A6A"/>
    <w:rsid w:val="004E0FA9"/>
    <w:rsid w:val="004E1369"/>
    <w:rsid w:val="004E1828"/>
    <w:rsid w:val="004E1BF5"/>
    <w:rsid w:val="004E1CE7"/>
    <w:rsid w:val="004E25D1"/>
    <w:rsid w:val="004E286E"/>
    <w:rsid w:val="004E2CC1"/>
    <w:rsid w:val="004E2F65"/>
    <w:rsid w:val="004E4254"/>
    <w:rsid w:val="004E466F"/>
    <w:rsid w:val="004E48F5"/>
    <w:rsid w:val="004E4A0A"/>
    <w:rsid w:val="004E5472"/>
    <w:rsid w:val="004E5D84"/>
    <w:rsid w:val="004E5E0B"/>
    <w:rsid w:val="004E6143"/>
    <w:rsid w:val="004E6714"/>
    <w:rsid w:val="004E6BD7"/>
    <w:rsid w:val="004E7A6B"/>
    <w:rsid w:val="004E7BFC"/>
    <w:rsid w:val="004F00F5"/>
    <w:rsid w:val="004F04EE"/>
    <w:rsid w:val="004F12CD"/>
    <w:rsid w:val="004F202B"/>
    <w:rsid w:val="004F2075"/>
    <w:rsid w:val="004F2309"/>
    <w:rsid w:val="004F25E7"/>
    <w:rsid w:val="004F26A5"/>
    <w:rsid w:val="004F3AAF"/>
    <w:rsid w:val="004F3DF2"/>
    <w:rsid w:val="004F3FF1"/>
    <w:rsid w:val="004F47BA"/>
    <w:rsid w:val="004F5036"/>
    <w:rsid w:val="004F5174"/>
    <w:rsid w:val="004F543D"/>
    <w:rsid w:val="004F5D5B"/>
    <w:rsid w:val="004F5E24"/>
    <w:rsid w:val="004F664F"/>
    <w:rsid w:val="004F6EB5"/>
    <w:rsid w:val="004F736C"/>
    <w:rsid w:val="004F7746"/>
    <w:rsid w:val="004F7901"/>
    <w:rsid w:val="004F7B59"/>
    <w:rsid w:val="0050006E"/>
    <w:rsid w:val="0050066D"/>
    <w:rsid w:val="00500CE5"/>
    <w:rsid w:val="00500F34"/>
    <w:rsid w:val="0050153E"/>
    <w:rsid w:val="00502513"/>
    <w:rsid w:val="00502AD3"/>
    <w:rsid w:val="00503001"/>
    <w:rsid w:val="0050359E"/>
    <w:rsid w:val="00503614"/>
    <w:rsid w:val="00503EB9"/>
    <w:rsid w:val="00503F00"/>
    <w:rsid w:val="00504B08"/>
    <w:rsid w:val="0050558F"/>
    <w:rsid w:val="0050605C"/>
    <w:rsid w:val="005061FD"/>
    <w:rsid w:val="00506273"/>
    <w:rsid w:val="005063E4"/>
    <w:rsid w:val="00506DC1"/>
    <w:rsid w:val="00507699"/>
    <w:rsid w:val="005076C7"/>
    <w:rsid w:val="0050779C"/>
    <w:rsid w:val="00507A28"/>
    <w:rsid w:val="005107E9"/>
    <w:rsid w:val="00510D60"/>
    <w:rsid w:val="00511308"/>
    <w:rsid w:val="00511CD0"/>
    <w:rsid w:val="00511F8D"/>
    <w:rsid w:val="0051225B"/>
    <w:rsid w:val="00512832"/>
    <w:rsid w:val="0051293A"/>
    <w:rsid w:val="00512D0B"/>
    <w:rsid w:val="005130AF"/>
    <w:rsid w:val="00513E8B"/>
    <w:rsid w:val="0051453E"/>
    <w:rsid w:val="00514E38"/>
    <w:rsid w:val="00514EAE"/>
    <w:rsid w:val="005152F8"/>
    <w:rsid w:val="00515486"/>
    <w:rsid w:val="005159C6"/>
    <w:rsid w:val="005159CB"/>
    <w:rsid w:val="00515CC7"/>
    <w:rsid w:val="00516580"/>
    <w:rsid w:val="00516644"/>
    <w:rsid w:val="00516681"/>
    <w:rsid w:val="0051711C"/>
    <w:rsid w:val="00517AF9"/>
    <w:rsid w:val="00517DC7"/>
    <w:rsid w:val="00520083"/>
    <w:rsid w:val="005204AF"/>
    <w:rsid w:val="005204D2"/>
    <w:rsid w:val="00520ABA"/>
    <w:rsid w:val="00520BD8"/>
    <w:rsid w:val="00520BEB"/>
    <w:rsid w:val="00521DCD"/>
    <w:rsid w:val="005221E4"/>
    <w:rsid w:val="005239FE"/>
    <w:rsid w:val="0052427D"/>
    <w:rsid w:val="00524628"/>
    <w:rsid w:val="00524789"/>
    <w:rsid w:val="005249A4"/>
    <w:rsid w:val="00524A25"/>
    <w:rsid w:val="00524E6C"/>
    <w:rsid w:val="00524FB5"/>
    <w:rsid w:val="005250CA"/>
    <w:rsid w:val="0052554A"/>
    <w:rsid w:val="00526611"/>
    <w:rsid w:val="00526AFF"/>
    <w:rsid w:val="00526C7D"/>
    <w:rsid w:val="00526DFA"/>
    <w:rsid w:val="00526ED7"/>
    <w:rsid w:val="00527529"/>
    <w:rsid w:val="00527609"/>
    <w:rsid w:val="00530F4F"/>
    <w:rsid w:val="00531207"/>
    <w:rsid w:val="00531274"/>
    <w:rsid w:val="0053168B"/>
    <w:rsid w:val="00531961"/>
    <w:rsid w:val="00531A14"/>
    <w:rsid w:val="00531C59"/>
    <w:rsid w:val="00531DA8"/>
    <w:rsid w:val="00532751"/>
    <w:rsid w:val="005334AE"/>
    <w:rsid w:val="005335AA"/>
    <w:rsid w:val="005341FD"/>
    <w:rsid w:val="00534870"/>
    <w:rsid w:val="005348FE"/>
    <w:rsid w:val="005358E4"/>
    <w:rsid w:val="00535C5B"/>
    <w:rsid w:val="00535CC1"/>
    <w:rsid w:val="005361EF"/>
    <w:rsid w:val="00536596"/>
    <w:rsid w:val="00536B48"/>
    <w:rsid w:val="00536FFB"/>
    <w:rsid w:val="0053712E"/>
    <w:rsid w:val="00537579"/>
    <w:rsid w:val="00537FBA"/>
    <w:rsid w:val="00540187"/>
    <w:rsid w:val="005405DD"/>
    <w:rsid w:val="0054119B"/>
    <w:rsid w:val="00541460"/>
    <w:rsid w:val="0054187A"/>
    <w:rsid w:val="00541DB8"/>
    <w:rsid w:val="00541EDF"/>
    <w:rsid w:val="005420CD"/>
    <w:rsid w:val="005425DA"/>
    <w:rsid w:val="00542B88"/>
    <w:rsid w:val="00542C12"/>
    <w:rsid w:val="0054314E"/>
    <w:rsid w:val="00543467"/>
    <w:rsid w:val="0054385F"/>
    <w:rsid w:val="00543C8A"/>
    <w:rsid w:val="00543D26"/>
    <w:rsid w:val="00543FF1"/>
    <w:rsid w:val="00544BC2"/>
    <w:rsid w:val="00545516"/>
    <w:rsid w:val="00545939"/>
    <w:rsid w:val="00546CC1"/>
    <w:rsid w:val="00547185"/>
    <w:rsid w:val="00547AE1"/>
    <w:rsid w:val="00547B24"/>
    <w:rsid w:val="0055047E"/>
    <w:rsid w:val="0055063E"/>
    <w:rsid w:val="005506EA"/>
    <w:rsid w:val="00550B01"/>
    <w:rsid w:val="00550BD2"/>
    <w:rsid w:val="0055161A"/>
    <w:rsid w:val="0055197E"/>
    <w:rsid w:val="005521B6"/>
    <w:rsid w:val="00552BD1"/>
    <w:rsid w:val="00552D4E"/>
    <w:rsid w:val="00552DEE"/>
    <w:rsid w:val="00553633"/>
    <w:rsid w:val="0055378C"/>
    <w:rsid w:val="00553C76"/>
    <w:rsid w:val="005544DE"/>
    <w:rsid w:val="00554E69"/>
    <w:rsid w:val="00555400"/>
    <w:rsid w:val="0055545A"/>
    <w:rsid w:val="0055563C"/>
    <w:rsid w:val="005559A9"/>
    <w:rsid w:val="005562DB"/>
    <w:rsid w:val="005566D3"/>
    <w:rsid w:val="005567C3"/>
    <w:rsid w:val="00556985"/>
    <w:rsid w:val="00556A1A"/>
    <w:rsid w:val="00556A5C"/>
    <w:rsid w:val="005571CE"/>
    <w:rsid w:val="005572B6"/>
    <w:rsid w:val="00557FEF"/>
    <w:rsid w:val="00560452"/>
    <w:rsid w:val="00560481"/>
    <w:rsid w:val="005605EB"/>
    <w:rsid w:val="00560D47"/>
    <w:rsid w:val="005613C6"/>
    <w:rsid w:val="0056149D"/>
    <w:rsid w:val="005614A7"/>
    <w:rsid w:val="005615A3"/>
    <w:rsid w:val="00561E29"/>
    <w:rsid w:val="0056202B"/>
    <w:rsid w:val="0056287D"/>
    <w:rsid w:val="005629B9"/>
    <w:rsid w:val="005632C8"/>
    <w:rsid w:val="005636A3"/>
    <w:rsid w:val="00563DE5"/>
    <w:rsid w:val="0056471A"/>
    <w:rsid w:val="0056487A"/>
    <w:rsid w:val="00564CB5"/>
    <w:rsid w:val="00564E16"/>
    <w:rsid w:val="00564F19"/>
    <w:rsid w:val="00564F56"/>
    <w:rsid w:val="00565309"/>
    <w:rsid w:val="005657AB"/>
    <w:rsid w:val="00565BBD"/>
    <w:rsid w:val="00565DE6"/>
    <w:rsid w:val="00567858"/>
    <w:rsid w:val="00567FE8"/>
    <w:rsid w:val="00570180"/>
    <w:rsid w:val="005703EF"/>
    <w:rsid w:val="00570645"/>
    <w:rsid w:val="00570966"/>
    <w:rsid w:val="0057121A"/>
    <w:rsid w:val="00571630"/>
    <w:rsid w:val="00572083"/>
    <w:rsid w:val="005722B0"/>
    <w:rsid w:val="00572538"/>
    <w:rsid w:val="0057258B"/>
    <w:rsid w:val="00572BF0"/>
    <w:rsid w:val="005731B0"/>
    <w:rsid w:val="00574090"/>
    <w:rsid w:val="005748C5"/>
    <w:rsid w:val="00575219"/>
    <w:rsid w:val="00575571"/>
    <w:rsid w:val="0057559E"/>
    <w:rsid w:val="005759EC"/>
    <w:rsid w:val="005762B4"/>
    <w:rsid w:val="00576974"/>
    <w:rsid w:val="00576A29"/>
    <w:rsid w:val="005772A2"/>
    <w:rsid w:val="00577456"/>
    <w:rsid w:val="0058017B"/>
    <w:rsid w:val="0058024A"/>
    <w:rsid w:val="00580584"/>
    <w:rsid w:val="00580744"/>
    <w:rsid w:val="005813EF"/>
    <w:rsid w:val="005814EA"/>
    <w:rsid w:val="005817AD"/>
    <w:rsid w:val="005821F0"/>
    <w:rsid w:val="00583075"/>
    <w:rsid w:val="0058320E"/>
    <w:rsid w:val="005832CE"/>
    <w:rsid w:val="0058353C"/>
    <w:rsid w:val="00583807"/>
    <w:rsid w:val="00583A2C"/>
    <w:rsid w:val="00583E1F"/>
    <w:rsid w:val="00584F0B"/>
    <w:rsid w:val="00584F0E"/>
    <w:rsid w:val="00585026"/>
    <w:rsid w:val="00585176"/>
    <w:rsid w:val="0058552D"/>
    <w:rsid w:val="00586C77"/>
    <w:rsid w:val="005870B5"/>
    <w:rsid w:val="00587C5C"/>
    <w:rsid w:val="0059195C"/>
    <w:rsid w:val="00591C6C"/>
    <w:rsid w:val="0059248B"/>
    <w:rsid w:val="0059280A"/>
    <w:rsid w:val="0059282A"/>
    <w:rsid w:val="00592E08"/>
    <w:rsid w:val="00593192"/>
    <w:rsid w:val="005932C9"/>
    <w:rsid w:val="005939A0"/>
    <w:rsid w:val="00593BA7"/>
    <w:rsid w:val="00594592"/>
    <w:rsid w:val="00594C88"/>
    <w:rsid w:val="00594FEB"/>
    <w:rsid w:val="00595299"/>
    <w:rsid w:val="00595441"/>
    <w:rsid w:val="0059659E"/>
    <w:rsid w:val="00596921"/>
    <w:rsid w:val="00596CF3"/>
    <w:rsid w:val="005970E4"/>
    <w:rsid w:val="0059726A"/>
    <w:rsid w:val="005977F6"/>
    <w:rsid w:val="005979C1"/>
    <w:rsid w:val="005979E7"/>
    <w:rsid w:val="00597B2D"/>
    <w:rsid w:val="00597E41"/>
    <w:rsid w:val="00597FC9"/>
    <w:rsid w:val="005A042F"/>
    <w:rsid w:val="005A049D"/>
    <w:rsid w:val="005A08E4"/>
    <w:rsid w:val="005A0DB0"/>
    <w:rsid w:val="005A0F5F"/>
    <w:rsid w:val="005A1F10"/>
    <w:rsid w:val="005A2245"/>
    <w:rsid w:val="005A2361"/>
    <w:rsid w:val="005A2DF8"/>
    <w:rsid w:val="005A2EAB"/>
    <w:rsid w:val="005A3318"/>
    <w:rsid w:val="005A455A"/>
    <w:rsid w:val="005A4775"/>
    <w:rsid w:val="005A4CE1"/>
    <w:rsid w:val="005A5384"/>
    <w:rsid w:val="005A552D"/>
    <w:rsid w:val="005A5906"/>
    <w:rsid w:val="005A5AB1"/>
    <w:rsid w:val="005A60F5"/>
    <w:rsid w:val="005A65C7"/>
    <w:rsid w:val="005A6C04"/>
    <w:rsid w:val="005A793C"/>
    <w:rsid w:val="005B0367"/>
    <w:rsid w:val="005B06CB"/>
    <w:rsid w:val="005B185F"/>
    <w:rsid w:val="005B1B7C"/>
    <w:rsid w:val="005B1E21"/>
    <w:rsid w:val="005B208E"/>
    <w:rsid w:val="005B2FC8"/>
    <w:rsid w:val="005B3324"/>
    <w:rsid w:val="005B5534"/>
    <w:rsid w:val="005B5A5C"/>
    <w:rsid w:val="005B5AD1"/>
    <w:rsid w:val="005B5B3F"/>
    <w:rsid w:val="005B6A61"/>
    <w:rsid w:val="005B7563"/>
    <w:rsid w:val="005B7877"/>
    <w:rsid w:val="005B7ADE"/>
    <w:rsid w:val="005C0218"/>
    <w:rsid w:val="005C06FA"/>
    <w:rsid w:val="005C0DD1"/>
    <w:rsid w:val="005C1888"/>
    <w:rsid w:val="005C1940"/>
    <w:rsid w:val="005C2206"/>
    <w:rsid w:val="005C2571"/>
    <w:rsid w:val="005C2947"/>
    <w:rsid w:val="005C2AF3"/>
    <w:rsid w:val="005C2F51"/>
    <w:rsid w:val="005C32A6"/>
    <w:rsid w:val="005C4A3A"/>
    <w:rsid w:val="005C4A7E"/>
    <w:rsid w:val="005C4FEC"/>
    <w:rsid w:val="005C50FC"/>
    <w:rsid w:val="005C51F2"/>
    <w:rsid w:val="005C5701"/>
    <w:rsid w:val="005C57D6"/>
    <w:rsid w:val="005C5ABA"/>
    <w:rsid w:val="005C5D50"/>
    <w:rsid w:val="005C622F"/>
    <w:rsid w:val="005C64E1"/>
    <w:rsid w:val="005C7230"/>
    <w:rsid w:val="005C7ED2"/>
    <w:rsid w:val="005D0BFA"/>
    <w:rsid w:val="005D0D46"/>
    <w:rsid w:val="005D140D"/>
    <w:rsid w:val="005D153C"/>
    <w:rsid w:val="005D1749"/>
    <w:rsid w:val="005D20BF"/>
    <w:rsid w:val="005D2B47"/>
    <w:rsid w:val="005D3D00"/>
    <w:rsid w:val="005D3DFA"/>
    <w:rsid w:val="005D4284"/>
    <w:rsid w:val="005D43B5"/>
    <w:rsid w:val="005D56CF"/>
    <w:rsid w:val="005D5F70"/>
    <w:rsid w:val="005D60AB"/>
    <w:rsid w:val="005D64A4"/>
    <w:rsid w:val="005D66F0"/>
    <w:rsid w:val="005D676F"/>
    <w:rsid w:val="005D6943"/>
    <w:rsid w:val="005D6E21"/>
    <w:rsid w:val="005D6FF3"/>
    <w:rsid w:val="005D7007"/>
    <w:rsid w:val="005D73A8"/>
    <w:rsid w:val="005D7465"/>
    <w:rsid w:val="005D7A40"/>
    <w:rsid w:val="005D7C25"/>
    <w:rsid w:val="005E0DED"/>
    <w:rsid w:val="005E1230"/>
    <w:rsid w:val="005E1655"/>
    <w:rsid w:val="005E1D9F"/>
    <w:rsid w:val="005E24D2"/>
    <w:rsid w:val="005E2C79"/>
    <w:rsid w:val="005E32EB"/>
    <w:rsid w:val="005E3447"/>
    <w:rsid w:val="005E35C6"/>
    <w:rsid w:val="005E37BF"/>
    <w:rsid w:val="005E3C60"/>
    <w:rsid w:val="005E3FF6"/>
    <w:rsid w:val="005E6576"/>
    <w:rsid w:val="005E73C4"/>
    <w:rsid w:val="005E7D05"/>
    <w:rsid w:val="005F04B6"/>
    <w:rsid w:val="005F05E6"/>
    <w:rsid w:val="005F0909"/>
    <w:rsid w:val="005F10B8"/>
    <w:rsid w:val="005F1151"/>
    <w:rsid w:val="005F1759"/>
    <w:rsid w:val="005F177B"/>
    <w:rsid w:val="005F1D0F"/>
    <w:rsid w:val="005F2405"/>
    <w:rsid w:val="005F2586"/>
    <w:rsid w:val="005F2A73"/>
    <w:rsid w:val="005F2A7E"/>
    <w:rsid w:val="005F2CD5"/>
    <w:rsid w:val="005F30AE"/>
    <w:rsid w:val="005F363F"/>
    <w:rsid w:val="005F392F"/>
    <w:rsid w:val="005F3ECA"/>
    <w:rsid w:val="005F4890"/>
    <w:rsid w:val="005F4C65"/>
    <w:rsid w:val="005F4D54"/>
    <w:rsid w:val="005F5A33"/>
    <w:rsid w:val="005F65C6"/>
    <w:rsid w:val="005F6797"/>
    <w:rsid w:val="005F701B"/>
    <w:rsid w:val="00600C5F"/>
    <w:rsid w:val="00601907"/>
    <w:rsid w:val="00601B7C"/>
    <w:rsid w:val="00601DE0"/>
    <w:rsid w:val="006024A5"/>
    <w:rsid w:val="0060251F"/>
    <w:rsid w:val="006026E0"/>
    <w:rsid w:val="00602C8E"/>
    <w:rsid w:val="00602C92"/>
    <w:rsid w:val="00602DBE"/>
    <w:rsid w:val="00603B07"/>
    <w:rsid w:val="006041D8"/>
    <w:rsid w:val="0060447A"/>
    <w:rsid w:val="00604502"/>
    <w:rsid w:val="00604FB3"/>
    <w:rsid w:val="006050E9"/>
    <w:rsid w:val="0060512E"/>
    <w:rsid w:val="00606F47"/>
    <w:rsid w:val="0060730E"/>
    <w:rsid w:val="0060760C"/>
    <w:rsid w:val="00607999"/>
    <w:rsid w:val="00607B5C"/>
    <w:rsid w:val="00610418"/>
    <w:rsid w:val="00610468"/>
    <w:rsid w:val="006104EF"/>
    <w:rsid w:val="006105AE"/>
    <w:rsid w:val="006105C8"/>
    <w:rsid w:val="006106E0"/>
    <w:rsid w:val="00610906"/>
    <w:rsid w:val="006111A3"/>
    <w:rsid w:val="00613962"/>
    <w:rsid w:val="006142D2"/>
    <w:rsid w:val="0061462E"/>
    <w:rsid w:val="006146D7"/>
    <w:rsid w:val="00614BCF"/>
    <w:rsid w:val="006150E8"/>
    <w:rsid w:val="006153FA"/>
    <w:rsid w:val="00615711"/>
    <w:rsid w:val="00615773"/>
    <w:rsid w:val="00615798"/>
    <w:rsid w:val="006159FB"/>
    <w:rsid w:val="00615A63"/>
    <w:rsid w:val="00615CE5"/>
    <w:rsid w:val="006169EB"/>
    <w:rsid w:val="00616A29"/>
    <w:rsid w:val="00616A51"/>
    <w:rsid w:val="00616C37"/>
    <w:rsid w:val="00616F61"/>
    <w:rsid w:val="0061723B"/>
    <w:rsid w:val="00617398"/>
    <w:rsid w:val="0061753E"/>
    <w:rsid w:val="00617685"/>
    <w:rsid w:val="0061770C"/>
    <w:rsid w:val="006178C1"/>
    <w:rsid w:val="00617B5B"/>
    <w:rsid w:val="00620617"/>
    <w:rsid w:val="00620845"/>
    <w:rsid w:val="0062090C"/>
    <w:rsid w:val="006210FC"/>
    <w:rsid w:val="00622064"/>
    <w:rsid w:val="006220C1"/>
    <w:rsid w:val="006221FC"/>
    <w:rsid w:val="006223FC"/>
    <w:rsid w:val="0062269D"/>
    <w:rsid w:val="00623325"/>
    <w:rsid w:val="00623585"/>
    <w:rsid w:val="00623DE0"/>
    <w:rsid w:val="00623DFA"/>
    <w:rsid w:val="006242B2"/>
    <w:rsid w:val="00625026"/>
    <w:rsid w:val="00625D81"/>
    <w:rsid w:val="00625FC7"/>
    <w:rsid w:val="0062647F"/>
    <w:rsid w:val="0062651F"/>
    <w:rsid w:val="006269EA"/>
    <w:rsid w:val="00626ED3"/>
    <w:rsid w:val="00627619"/>
    <w:rsid w:val="006277B5"/>
    <w:rsid w:val="00630AFE"/>
    <w:rsid w:val="00630E49"/>
    <w:rsid w:val="00630E9D"/>
    <w:rsid w:val="006317A9"/>
    <w:rsid w:val="00631B9D"/>
    <w:rsid w:val="00631CCD"/>
    <w:rsid w:val="00631DA1"/>
    <w:rsid w:val="00632592"/>
    <w:rsid w:val="006333EF"/>
    <w:rsid w:val="0063359D"/>
    <w:rsid w:val="0063442F"/>
    <w:rsid w:val="00634447"/>
    <w:rsid w:val="0063541C"/>
    <w:rsid w:val="00636499"/>
    <w:rsid w:val="006366AA"/>
    <w:rsid w:val="00636D6A"/>
    <w:rsid w:val="00637DA4"/>
    <w:rsid w:val="006400AF"/>
    <w:rsid w:val="006400C2"/>
    <w:rsid w:val="0064057F"/>
    <w:rsid w:val="006417D6"/>
    <w:rsid w:val="00641BFF"/>
    <w:rsid w:val="00641D35"/>
    <w:rsid w:val="0064248F"/>
    <w:rsid w:val="00642688"/>
    <w:rsid w:val="00643A85"/>
    <w:rsid w:val="00644594"/>
    <w:rsid w:val="00644754"/>
    <w:rsid w:val="0064478E"/>
    <w:rsid w:val="006447D0"/>
    <w:rsid w:val="00644EC9"/>
    <w:rsid w:val="00645405"/>
    <w:rsid w:val="00645CA4"/>
    <w:rsid w:val="00645DD8"/>
    <w:rsid w:val="0064693A"/>
    <w:rsid w:val="006470A7"/>
    <w:rsid w:val="00647DEF"/>
    <w:rsid w:val="00647EB8"/>
    <w:rsid w:val="00647F19"/>
    <w:rsid w:val="00647F41"/>
    <w:rsid w:val="006504C5"/>
    <w:rsid w:val="00650BD2"/>
    <w:rsid w:val="00650FFC"/>
    <w:rsid w:val="00651615"/>
    <w:rsid w:val="00651821"/>
    <w:rsid w:val="00651825"/>
    <w:rsid w:val="006519C0"/>
    <w:rsid w:val="006519C7"/>
    <w:rsid w:val="00652714"/>
    <w:rsid w:val="00652CFD"/>
    <w:rsid w:val="00652DAC"/>
    <w:rsid w:val="00653382"/>
    <w:rsid w:val="00653C5A"/>
    <w:rsid w:val="00653F79"/>
    <w:rsid w:val="0065593A"/>
    <w:rsid w:val="00655E94"/>
    <w:rsid w:val="006561F6"/>
    <w:rsid w:val="00656CD2"/>
    <w:rsid w:val="00656DD0"/>
    <w:rsid w:val="0065786C"/>
    <w:rsid w:val="00660492"/>
    <w:rsid w:val="006604F0"/>
    <w:rsid w:val="00660527"/>
    <w:rsid w:val="006605CD"/>
    <w:rsid w:val="00660CAE"/>
    <w:rsid w:val="00661005"/>
    <w:rsid w:val="00661479"/>
    <w:rsid w:val="00661914"/>
    <w:rsid w:val="006619E8"/>
    <w:rsid w:val="00661D92"/>
    <w:rsid w:val="00661DBE"/>
    <w:rsid w:val="00662082"/>
    <w:rsid w:val="00662448"/>
    <w:rsid w:val="00662620"/>
    <w:rsid w:val="00662E95"/>
    <w:rsid w:val="006650F4"/>
    <w:rsid w:val="00665C74"/>
    <w:rsid w:val="006668F7"/>
    <w:rsid w:val="0066694E"/>
    <w:rsid w:val="0066707B"/>
    <w:rsid w:val="00667A7B"/>
    <w:rsid w:val="00670491"/>
    <w:rsid w:val="006709DD"/>
    <w:rsid w:val="00670C5A"/>
    <w:rsid w:val="00671DC3"/>
    <w:rsid w:val="00672AE4"/>
    <w:rsid w:val="0067349E"/>
    <w:rsid w:val="00673563"/>
    <w:rsid w:val="00674D60"/>
    <w:rsid w:val="00675F1E"/>
    <w:rsid w:val="00675F4A"/>
    <w:rsid w:val="00676268"/>
    <w:rsid w:val="006765AA"/>
    <w:rsid w:val="00676DEE"/>
    <w:rsid w:val="00677FBE"/>
    <w:rsid w:val="0068088B"/>
    <w:rsid w:val="0068094C"/>
    <w:rsid w:val="00680D9D"/>
    <w:rsid w:val="00680DF9"/>
    <w:rsid w:val="0068198D"/>
    <w:rsid w:val="00682258"/>
    <w:rsid w:val="00682356"/>
    <w:rsid w:val="00682D79"/>
    <w:rsid w:val="00683269"/>
    <w:rsid w:val="00683CE4"/>
    <w:rsid w:val="00684302"/>
    <w:rsid w:val="0068434A"/>
    <w:rsid w:val="00684B61"/>
    <w:rsid w:val="006853FB"/>
    <w:rsid w:val="006859E9"/>
    <w:rsid w:val="00685B6C"/>
    <w:rsid w:val="00685DF5"/>
    <w:rsid w:val="006862C5"/>
    <w:rsid w:val="00687150"/>
    <w:rsid w:val="0068732B"/>
    <w:rsid w:val="00687BBA"/>
    <w:rsid w:val="00687C03"/>
    <w:rsid w:val="00687D8D"/>
    <w:rsid w:val="00690173"/>
    <w:rsid w:val="00690887"/>
    <w:rsid w:val="00690AAC"/>
    <w:rsid w:val="006914E2"/>
    <w:rsid w:val="00691C75"/>
    <w:rsid w:val="0069210E"/>
    <w:rsid w:val="006929C4"/>
    <w:rsid w:val="00693729"/>
    <w:rsid w:val="00694C5C"/>
    <w:rsid w:val="00694CC0"/>
    <w:rsid w:val="00694CDE"/>
    <w:rsid w:val="0069573B"/>
    <w:rsid w:val="006963F5"/>
    <w:rsid w:val="0069651C"/>
    <w:rsid w:val="00696CE4"/>
    <w:rsid w:val="0069735A"/>
    <w:rsid w:val="006978BB"/>
    <w:rsid w:val="00697E44"/>
    <w:rsid w:val="006A0AB4"/>
    <w:rsid w:val="006A0B85"/>
    <w:rsid w:val="006A0C14"/>
    <w:rsid w:val="006A0C4F"/>
    <w:rsid w:val="006A0E1C"/>
    <w:rsid w:val="006A1661"/>
    <w:rsid w:val="006A1B88"/>
    <w:rsid w:val="006A1CDF"/>
    <w:rsid w:val="006A1F2C"/>
    <w:rsid w:val="006A2AD6"/>
    <w:rsid w:val="006A2D0C"/>
    <w:rsid w:val="006A3BB9"/>
    <w:rsid w:val="006A3C4A"/>
    <w:rsid w:val="006A3F4A"/>
    <w:rsid w:val="006A5384"/>
    <w:rsid w:val="006A5656"/>
    <w:rsid w:val="006A56A6"/>
    <w:rsid w:val="006A59EE"/>
    <w:rsid w:val="006A5DBA"/>
    <w:rsid w:val="006A5FC3"/>
    <w:rsid w:val="006A614A"/>
    <w:rsid w:val="006A627C"/>
    <w:rsid w:val="006A66F2"/>
    <w:rsid w:val="006A6B67"/>
    <w:rsid w:val="006A705A"/>
    <w:rsid w:val="006A7F4A"/>
    <w:rsid w:val="006A7FAF"/>
    <w:rsid w:val="006B003C"/>
    <w:rsid w:val="006B09F3"/>
    <w:rsid w:val="006B0F03"/>
    <w:rsid w:val="006B174D"/>
    <w:rsid w:val="006B18E3"/>
    <w:rsid w:val="006B191C"/>
    <w:rsid w:val="006B22B5"/>
    <w:rsid w:val="006B255C"/>
    <w:rsid w:val="006B29AB"/>
    <w:rsid w:val="006B34C8"/>
    <w:rsid w:val="006B3B68"/>
    <w:rsid w:val="006B414E"/>
    <w:rsid w:val="006B4233"/>
    <w:rsid w:val="006B4625"/>
    <w:rsid w:val="006B4890"/>
    <w:rsid w:val="006B4A74"/>
    <w:rsid w:val="006B5102"/>
    <w:rsid w:val="006B5437"/>
    <w:rsid w:val="006B5749"/>
    <w:rsid w:val="006B636C"/>
    <w:rsid w:val="006B6801"/>
    <w:rsid w:val="006B6B9D"/>
    <w:rsid w:val="006B6C0D"/>
    <w:rsid w:val="006B6E35"/>
    <w:rsid w:val="006B7B5A"/>
    <w:rsid w:val="006B7F3D"/>
    <w:rsid w:val="006C00E1"/>
    <w:rsid w:val="006C07DD"/>
    <w:rsid w:val="006C0C87"/>
    <w:rsid w:val="006C10C8"/>
    <w:rsid w:val="006C1720"/>
    <w:rsid w:val="006C1E94"/>
    <w:rsid w:val="006C229E"/>
    <w:rsid w:val="006C2724"/>
    <w:rsid w:val="006C2A41"/>
    <w:rsid w:val="006C3052"/>
    <w:rsid w:val="006C3B05"/>
    <w:rsid w:val="006C45D2"/>
    <w:rsid w:val="006C4DD0"/>
    <w:rsid w:val="006C5D2B"/>
    <w:rsid w:val="006C675B"/>
    <w:rsid w:val="006C67EF"/>
    <w:rsid w:val="006C6AEC"/>
    <w:rsid w:val="006C6C17"/>
    <w:rsid w:val="006C6D64"/>
    <w:rsid w:val="006C6F35"/>
    <w:rsid w:val="006C70AD"/>
    <w:rsid w:val="006C75B6"/>
    <w:rsid w:val="006C75E2"/>
    <w:rsid w:val="006D03B2"/>
    <w:rsid w:val="006D046C"/>
    <w:rsid w:val="006D09F6"/>
    <w:rsid w:val="006D0D0F"/>
    <w:rsid w:val="006D0F23"/>
    <w:rsid w:val="006D1D42"/>
    <w:rsid w:val="006D22E3"/>
    <w:rsid w:val="006D282A"/>
    <w:rsid w:val="006D2CDB"/>
    <w:rsid w:val="006D32CF"/>
    <w:rsid w:val="006D36A2"/>
    <w:rsid w:val="006D3D47"/>
    <w:rsid w:val="006D3F83"/>
    <w:rsid w:val="006D400A"/>
    <w:rsid w:val="006D4036"/>
    <w:rsid w:val="006D4231"/>
    <w:rsid w:val="006D4793"/>
    <w:rsid w:val="006D48B1"/>
    <w:rsid w:val="006D4A99"/>
    <w:rsid w:val="006D4C53"/>
    <w:rsid w:val="006D51A1"/>
    <w:rsid w:val="006D6D08"/>
    <w:rsid w:val="006D71C2"/>
    <w:rsid w:val="006D7588"/>
    <w:rsid w:val="006D78CE"/>
    <w:rsid w:val="006D7CA1"/>
    <w:rsid w:val="006D7EDF"/>
    <w:rsid w:val="006E092A"/>
    <w:rsid w:val="006E0BAD"/>
    <w:rsid w:val="006E0D99"/>
    <w:rsid w:val="006E0FDB"/>
    <w:rsid w:val="006E10EB"/>
    <w:rsid w:val="006E1399"/>
    <w:rsid w:val="006E1D02"/>
    <w:rsid w:val="006E1DA5"/>
    <w:rsid w:val="006E2810"/>
    <w:rsid w:val="006E2E6E"/>
    <w:rsid w:val="006E38A0"/>
    <w:rsid w:val="006E3988"/>
    <w:rsid w:val="006E3C0A"/>
    <w:rsid w:val="006E4316"/>
    <w:rsid w:val="006E4A38"/>
    <w:rsid w:val="006E4D95"/>
    <w:rsid w:val="006E4EC3"/>
    <w:rsid w:val="006E50A8"/>
    <w:rsid w:val="006E5417"/>
    <w:rsid w:val="006E5584"/>
    <w:rsid w:val="006E594A"/>
    <w:rsid w:val="006E5F71"/>
    <w:rsid w:val="006E7092"/>
    <w:rsid w:val="006E77A5"/>
    <w:rsid w:val="006E7AA6"/>
    <w:rsid w:val="006E7B08"/>
    <w:rsid w:val="006F03E3"/>
    <w:rsid w:val="006F04C4"/>
    <w:rsid w:val="006F0678"/>
    <w:rsid w:val="006F0C49"/>
    <w:rsid w:val="006F0E10"/>
    <w:rsid w:val="006F1141"/>
    <w:rsid w:val="006F2894"/>
    <w:rsid w:val="006F2E40"/>
    <w:rsid w:val="006F2FC1"/>
    <w:rsid w:val="006F3F38"/>
    <w:rsid w:val="006F45DB"/>
    <w:rsid w:val="006F495F"/>
    <w:rsid w:val="006F4D85"/>
    <w:rsid w:val="006F541A"/>
    <w:rsid w:val="006F59B5"/>
    <w:rsid w:val="006F5AF2"/>
    <w:rsid w:val="006F64C0"/>
    <w:rsid w:val="006F7052"/>
    <w:rsid w:val="006F757D"/>
    <w:rsid w:val="007005EC"/>
    <w:rsid w:val="00700633"/>
    <w:rsid w:val="007006A7"/>
    <w:rsid w:val="00700753"/>
    <w:rsid w:val="00700780"/>
    <w:rsid w:val="007007B3"/>
    <w:rsid w:val="00700B42"/>
    <w:rsid w:val="00700C82"/>
    <w:rsid w:val="00701B2F"/>
    <w:rsid w:val="00701FEE"/>
    <w:rsid w:val="007021FB"/>
    <w:rsid w:val="007025CA"/>
    <w:rsid w:val="00702EF7"/>
    <w:rsid w:val="007033AD"/>
    <w:rsid w:val="007035FE"/>
    <w:rsid w:val="00703A81"/>
    <w:rsid w:val="007045B3"/>
    <w:rsid w:val="0070482F"/>
    <w:rsid w:val="00704CD5"/>
    <w:rsid w:val="00704DFF"/>
    <w:rsid w:val="00704E02"/>
    <w:rsid w:val="007050F1"/>
    <w:rsid w:val="00706122"/>
    <w:rsid w:val="007062DE"/>
    <w:rsid w:val="00706467"/>
    <w:rsid w:val="0070660F"/>
    <w:rsid w:val="00707037"/>
    <w:rsid w:val="007071F1"/>
    <w:rsid w:val="007074AD"/>
    <w:rsid w:val="00707BD6"/>
    <w:rsid w:val="007110A1"/>
    <w:rsid w:val="00711804"/>
    <w:rsid w:val="00711C00"/>
    <w:rsid w:val="00712327"/>
    <w:rsid w:val="00712522"/>
    <w:rsid w:val="0071258D"/>
    <w:rsid w:val="00713905"/>
    <w:rsid w:val="00713FAB"/>
    <w:rsid w:val="007146D0"/>
    <w:rsid w:val="00714C38"/>
    <w:rsid w:val="00715864"/>
    <w:rsid w:val="00716115"/>
    <w:rsid w:val="00716485"/>
    <w:rsid w:val="007165FE"/>
    <w:rsid w:val="00716A0D"/>
    <w:rsid w:val="00716F19"/>
    <w:rsid w:val="00716F1C"/>
    <w:rsid w:val="007170DE"/>
    <w:rsid w:val="00717A08"/>
    <w:rsid w:val="00720C9D"/>
    <w:rsid w:val="00720F1D"/>
    <w:rsid w:val="0072114B"/>
    <w:rsid w:val="0072123F"/>
    <w:rsid w:val="007216F0"/>
    <w:rsid w:val="00721744"/>
    <w:rsid w:val="00721AAF"/>
    <w:rsid w:val="00721E61"/>
    <w:rsid w:val="007224DC"/>
    <w:rsid w:val="007224DD"/>
    <w:rsid w:val="0072282C"/>
    <w:rsid w:val="00722CAF"/>
    <w:rsid w:val="00722E19"/>
    <w:rsid w:val="00722E1F"/>
    <w:rsid w:val="00722F98"/>
    <w:rsid w:val="00722FA3"/>
    <w:rsid w:val="00723D24"/>
    <w:rsid w:val="00724604"/>
    <w:rsid w:val="00725304"/>
    <w:rsid w:val="0072564D"/>
    <w:rsid w:val="007259E2"/>
    <w:rsid w:val="00725BA5"/>
    <w:rsid w:val="00725BAA"/>
    <w:rsid w:val="00725D7F"/>
    <w:rsid w:val="00726DA4"/>
    <w:rsid w:val="007274D2"/>
    <w:rsid w:val="007278DB"/>
    <w:rsid w:val="00727B95"/>
    <w:rsid w:val="007301B0"/>
    <w:rsid w:val="00730444"/>
    <w:rsid w:val="00730A72"/>
    <w:rsid w:val="00730E46"/>
    <w:rsid w:val="0073105C"/>
    <w:rsid w:val="00731F02"/>
    <w:rsid w:val="007323A1"/>
    <w:rsid w:val="00732F72"/>
    <w:rsid w:val="007335ED"/>
    <w:rsid w:val="0073367C"/>
    <w:rsid w:val="007338E6"/>
    <w:rsid w:val="00733B49"/>
    <w:rsid w:val="00735066"/>
    <w:rsid w:val="007354B6"/>
    <w:rsid w:val="0073586E"/>
    <w:rsid w:val="0073588F"/>
    <w:rsid w:val="0073660B"/>
    <w:rsid w:val="007368D7"/>
    <w:rsid w:val="00736A4A"/>
    <w:rsid w:val="00737024"/>
    <w:rsid w:val="007378A5"/>
    <w:rsid w:val="007408E4"/>
    <w:rsid w:val="00741559"/>
    <w:rsid w:val="007419D8"/>
    <w:rsid w:val="00741CF5"/>
    <w:rsid w:val="007420E9"/>
    <w:rsid w:val="00742413"/>
    <w:rsid w:val="0074278F"/>
    <w:rsid w:val="00742B75"/>
    <w:rsid w:val="00743052"/>
    <w:rsid w:val="0074309E"/>
    <w:rsid w:val="007434DE"/>
    <w:rsid w:val="007443F2"/>
    <w:rsid w:val="00744AB6"/>
    <w:rsid w:val="00744B68"/>
    <w:rsid w:val="00745321"/>
    <w:rsid w:val="0074533D"/>
    <w:rsid w:val="00746070"/>
    <w:rsid w:val="007461F0"/>
    <w:rsid w:val="00746453"/>
    <w:rsid w:val="0074694E"/>
    <w:rsid w:val="0074747E"/>
    <w:rsid w:val="00750F8A"/>
    <w:rsid w:val="00751AEB"/>
    <w:rsid w:val="00753588"/>
    <w:rsid w:val="007540CA"/>
    <w:rsid w:val="0075489E"/>
    <w:rsid w:val="00755766"/>
    <w:rsid w:val="00756EEC"/>
    <w:rsid w:val="00757679"/>
    <w:rsid w:val="0075791D"/>
    <w:rsid w:val="00757960"/>
    <w:rsid w:val="00757CB6"/>
    <w:rsid w:val="007600E0"/>
    <w:rsid w:val="0076055D"/>
    <w:rsid w:val="00760CC3"/>
    <w:rsid w:val="00761723"/>
    <w:rsid w:val="00761A84"/>
    <w:rsid w:val="00761EB7"/>
    <w:rsid w:val="00761F19"/>
    <w:rsid w:val="0076276C"/>
    <w:rsid w:val="00762860"/>
    <w:rsid w:val="00762F16"/>
    <w:rsid w:val="00763735"/>
    <w:rsid w:val="00763E5D"/>
    <w:rsid w:val="00764074"/>
    <w:rsid w:val="00764152"/>
    <w:rsid w:val="0076437A"/>
    <w:rsid w:val="00764E23"/>
    <w:rsid w:val="0076541C"/>
    <w:rsid w:val="00765BC1"/>
    <w:rsid w:val="00765E24"/>
    <w:rsid w:val="0076622C"/>
    <w:rsid w:val="00766235"/>
    <w:rsid w:val="00767134"/>
    <w:rsid w:val="007671D1"/>
    <w:rsid w:val="0076763F"/>
    <w:rsid w:val="0076772F"/>
    <w:rsid w:val="0076785F"/>
    <w:rsid w:val="0076786D"/>
    <w:rsid w:val="00770877"/>
    <w:rsid w:val="00770B4B"/>
    <w:rsid w:val="00770CB0"/>
    <w:rsid w:val="007719E0"/>
    <w:rsid w:val="00771E6F"/>
    <w:rsid w:val="00772626"/>
    <w:rsid w:val="00773046"/>
    <w:rsid w:val="00773736"/>
    <w:rsid w:val="00773790"/>
    <w:rsid w:val="00773D8C"/>
    <w:rsid w:val="00773D97"/>
    <w:rsid w:val="00773FCE"/>
    <w:rsid w:val="0077454F"/>
    <w:rsid w:val="00774576"/>
    <w:rsid w:val="00774AAA"/>
    <w:rsid w:val="00775029"/>
    <w:rsid w:val="00776B54"/>
    <w:rsid w:val="00777CC3"/>
    <w:rsid w:val="00777FAB"/>
    <w:rsid w:val="00780362"/>
    <w:rsid w:val="007804CF"/>
    <w:rsid w:val="007808F5"/>
    <w:rsid w:val="00780DDB"/>
    <w:rsid w:val="007814CE"/>
    <w:rsid w:val="0078173B"/>
    <w:rsid w:val="0078195B"/>
    <w:rsid w:val="00781BAB"/>
    <w:rsid w:val="00782081"/>
    <w:rsid w:val="007822F1"/>
    <w:rsid w:val="00782678"/>
    <w:rsid w:val="007829B7"/>
    <w:rsid w:val="00782A8D"/>
    <w:rsid w:val="00782BA1"/>
    <w:rsid w:val="00782C6F"/>
    <w:rsid w:val="007844D3"/>
    <w:rsid w:val="0078450E"/>
    <w:rsid w:val="00784AAB"/>
    <w:rsid w:val="00785A72"/>
    <w:rsid w:val="00785CF4"/>
    <w:rsid w:val="00785DC3"/>
    <w:rsid w:val="0078642D"/>
    <w:rsid w:val="00786644"/>
    <w:rsid w:val="007866B8"/>
    <w:rsid w:val="0078773F"/>
    <w:rsid w:val="00787AB0"/>
    <w:rsid w:val="00787CCF"/>
    <w:rsid w:val="007900B6"/>
    <w:rsid w:val="007901AF"/>
    <w:rsid w:val="007902E9"/>
    <w:rsid w:val="00790434"/>
    <w:rsid w:val="0079053D"/>
    <w:rsid w:val="0079085F"/>
    <w:rsid w:val="007915CC"/>
    <w:rsid w:val="007917C0"/>
    <w:rsid w:val="007918C3"/>
    <w:rsid w:val="00791A0E"/>
    <w:rsid w:val="0079261E"/>
    <w:rsid w:val="00792830"/>
    <w:rsid w:val="00793069"/>
    <w:rsid w:val="00793638"/>
    <w:rsid w:val="007943C4"/>
    <w:rsid w:val="00794923"/>
    <w:rsid w:val="00794C36"/>
    <w:rsid w:val="00794DE8"/>
    <w:rsid w:val="00795939"/>
    <w:rsid w:val="00795BD3"/>
    <w:rsid w:val="00795ECD"/>
    <w:rsid w:val="00795F13"/>
    <w:rsid w:val="0079781C"/>
    <w:rsid w:val="00797C62"/>
    <w:rsid w:val="007A014D"/>
    <w:rsid w:val="007A104C"/>
    <w:rsid w:val="007A10DA"/>
    <w:rsid w:val="007A14D2"/>
    <w:rsid w:val="007A2505"/>
    <w:rsid w:val="007A2534"/>
    <w:rsid w:val="007A2598"/>
    <w:rsid w:val="007A2D8A"/>
    <w:rsid w:val="007A32EE"/>
    <w:rsid w:val="007A3347"/>
    <w:rsid w:val="007A382B"/>
    <w:rsid w:val="007A38D5"/>
    <w:rsid w:val="007A39BD"/>
    <w:rsid w:val="007A3DE9"/>
    <w:rsid w:val="007A3DF0"/>
    <w:rsid w:val="007A40BE"/>
    <w:rsid w:val="007A40E7"/>
    <w:rsid w:val="007A4614"/>
    <w:rsid w:val="007A48C5"/>
    <w:rsid w:val="007A49B9"/>
    <w:rsid w:val="007A511C"/>
    <w:rsid w:val="007A6097"/>
    <w:rsid w:val="007A695B"/>
    <w:rsid w:val="007A6F0A"/>
    <w:rsid w:val="007B00FE"/>
    <w:rsid w:val="007B0538"/>
    <w:rsid w:val="007B05F4"/>
    <w:rsid w:val="007B19DD"/>
    <w:rsid w:val="007B1F57"/>
    <w:rsid w:val="007B1FA2"/>
    <w:rsid w:val="007B22D8"/>
    <w:rsid w:val="007B2454"/>
    <w:rsid w:val="007B266D"/>
    <w:rsid w:val="007B2C24"/>
    <w:rsid w:val="007B2D5E"/>
    <w:rsid w:val="007B303F"/>
    <w:rsid w:val="007B37A5"/>
    <w:rsid w:val="007B3A13"/>
    <w:rsid w:val="007B5470"/>
    <w:rsid w:val="007B660D"/>
    <w:rsid w:val="007B6976"/>
    <w:rsid w:val="007B69B0"/>
    <w:rsid w:val="007B704D"/>
    <w:rsid w:val="007B7166"/>
    <w:rsid w:val="007B7B02"/>
    <w:rsid w:val="007C001E"/>
    <w:rsid w:val="007C0A6D"/>
    <w:rsid w:val="007C0A6F"/>
    <w:rsid w:val="007C0AE1"/>
    <w:rsid w:val="007C16F7"/>
    <w:rsid w:val="007C18DC"/>
    <w:rsid w:val="007C1A37"/>
    <w:rsid w:val="007C1F50"/>
    <w:rsid w:val="007C2941"/>
    <w:rsid w:val="007C2DD4"/>
    <w:rsid w:val="007C2F1B"/>
    <w:rsid w:val="007C3B43"/>
    <w:rsid w:val="007C3F22"/>
    <w:rsid w:val="007C41EE"/>
    <w:rsid w:val="007C49C8"/>
    <w:rsid w:val="007C4A0D"/>
    <w:rsid w:val="007C5237"/>
    <w:rsid w:val="007C6261"/>
    <w:rsid w:val="007C68AC"/>
    <w:rsid w:val="007C72FB"/>
    <w:rsid w:val="007C734E"/>
    <w:rsid w:val="007C76ED"/>
    <w:rsid w:val="007C7747"/>
    <w:rsid w:val="007C77E1"/>
    <w:rsid w:val="007C787F"/>
    <w:rsid w:val="007C79F5"/>
    <w:rsid w:val="007C7B6B"/>
    <w:rsid w:val="007C7B88"/>
    <w:rsid w:val="007D038E"/>
    <w:rsid w:val="007D052D"/>
    <w:rsid w:val="007D0548"/>
    <w:rsid w:val="007D1474"/>
    <w:rsid w:val="007D2152"/>
    <w:rsid w:val="007D22CB"/>
    <w:rsid w:val="007D2A39"/>
    <w:rsid w:val="007D3963"/>
    <w:rsid w:val="007D408A"/>
    <w:rsid w:val="007D43BD"/>
    <w:rsid w:val="007D44D4"/>
    <w:rsid w:val="007D46E6"/>
    <w:rsid w:val="007D501B"/>
    <w:rsid w:val="007D5AB6"/>
    <w:rsid w:val="007D5BC1"/>
    <w:rsid w:val="007D6234"/>
    <w:rsid w:val="007D6467"/>
    <w:rsid w:val="007D6842"/>
    <w:rsid w:val="007D6E9D"/>
    <w:rsid w:val="007D700C"/>
    <w:rsid w:val="007D7248"/>
    <w:rsid w:val="007D7ADD"/>
    <w:rsid w:val="007D7E0B"/>
    <w:rsid w:val="007E023C"/>
    <w:rsid w:val="007E04DC"/>
    <w:rsid w:val="007E0D3E"/>
    <w:rsid w:val="007E1367"/>
    <w:rsid w:val="007E1471"/>
    <w:rsid w:val="007E1ECE"/>
    <w:rsid w:val="007E234B"/>
    <w:rsid w:val="007E294D"/>
    <w:rsid w:val="007E2A23"/>
    <w:rsid w:val="007E2BFC"/>
    <w:rsid w:val="007E3A93"/>
    <w:rsid w:val="007E42FB"/>
    <w:rsid w:val="007E4457"/>
    <w:rsid w:val="007E4905"/>
    <w:rsid w:val="007E493F"/>
    <w:rsid w:val="007E59F6"/>
    <w:rsid w:val="007E5C92"/>
    <w:rsid w:val="007E5DE9"/>
    <w:rsid w:val="007E6203"/>
    <w:rsid w:val="007E66D2"/>
    <w:rsid w:val="007E6994"/>
    <w:rsid w:val="007E6BED"/>
    <w:rsid w:val="007E7625"/>
    <w:rsid w:val="007F0BBB"/>
    <w:rsid w:val="007F0D31"/>
    <w:rsid w:val="007F1514"/>
    <w:rsid w:val="007F1786"/>
    <w:rsid w:val="007F1A9A"/>
    <w:rsid w:val="007F2035"/>
    <w:rsid w:val="007F231F"/>
    <w:rsid w:val="007F337E"/>
    <w:rsid w:val="007F3641"/>
    <w:rsid w:val="007F3B6D"/>
    <w:rsid w:val="007F4757"/>
    <w:rsid w:val="007F4EA2"/>
    <w:rsid w:val="007F4F5E"/>
    <w:rsid w:val="007F658A"/>
    <w:rsid w:val="007F677B"/>
    <w:rsid w:val="007F6B8A"/>
    <w:rsid w:val="007F6EEA"/>
    <w:rsid w:val="007F6F56"/>
    <w:rsid w:val="007F71C3"/>
    <w:rsid w:val="007F7604"/>
    <w:rsid w:val="007F77B7"/>
    <w:rsid w:val="007F7F3F"/>
    <w:rsid w:val="008007A1"/>
    <w:rsid w:val="00800AD6"/>
    <w:rsid w:val="008012F9"/>
    <w:rsid w:val="008014B3"/>
    <w:rsid w:val="00801B4E"/>
    <w:rsid w:val="00802442"/>
    <w:rsid w:val="0080258B"/>
    <w:rsid w:val="0080259E"/>
    <w:rsid w:val="008025F0"/>
    <w:rsid w:val="008029E3"/>
    <w:rsid w:val="00802FAD"/>
    <w:rsid w:val="008030CA"/>
    <w:rsid w:val="008031F9"/>
    <w:rsid w:val="00803250"/>
    <w:rsid w:val="00803453"/>
    <w:rsid w:val="0080364F"/>
    <w:rsid w:val="008038C1"/>
    <w:rsid w:val="00803FB1"/>
    <w:rsid w:val="00804AB9"/>
    <w:rsid w:val="00804ABB"/>
    <w:rsid w:val="00804C85"/>
    <w:rsid w:val="00805767"/>
    <w:rsid w:val="00805BDA"/>
    <w:rsid w:val="00805E5D"/>
    <w:rsid w:val="0080712C"/>
    <w:rsid w:val="00807AAA"/>
    <w:rsid w:val="00807BDB"/>
    <w:rsid w:val="00807C57"/>
    <w:rsid w:val="008102AF"/>
    <w:rsid w:val="0081080E"/>
    <w:rsid w:val="008127B7"/>
    <w:rsid w:val="00812EEF"/>
    <w:rsid w:val="00813095"/>
    <w:rsid w:val="0081358F"/>
    <w:rsid w:val="0081400C"/>
    <w:rsid w:val="00814462"/>
    <w:rsid w:val="00814488"/>
    <w:rsid w:val="0081494F"/>
    <w:rsid w:val="00814990"/>
    <w:rsid w:val="00814CDB"/>
    <w:rsid w:val="0081555C"/>
    <w:rsid w:val="008155CE"/>
    <w:rsid w:val="00815926"/>
    <w:rsid w:val="00815DD1"/>
    <w:rsid w:val="00816013"/>
    <w:rsid w:val="008160ED"/>
    <w:rsid w:val="00816B3E"/>
    <w:rsid w:val="0082033B"/>
    <w:rsid w:val="00820C07"/>
    <w:rsid w:val="008210DB"/>
    <w:rsid w:val="008212C1"/>
    <w:rsid w:val="008215A2"/>
    <w:rsid w:val="00821A36"/>
    <w:rsid w:val="0082336D"/>
    <w:rsid w:val="008233C6"/>
    <w:rsid w:val="008236FD"/>
    <w:rsid w:val="00823770"/>
    <w:rsid w:val="008237A2"/>
    <w:rsid w:val="00823AE2"/>
    <w:rsid w:val="00824A2A"/>
    <w:rsid w:val="00824E46"/>
    <w:rsid w:val="00825098"/>
    <w:rsid w:val="008258E1"/>
    <w:rsid w:val="0082595F"/>
    <w:rsid w:val="00826098"/>
    <w:rsid w:val="0082640D"/>
    <w:rsid w:val="00826842"/>
    <w:rsid w:val="00826B8F"/>
    <w:rsid w:val="008271AA"/>
    <w:rsid w:val="008273FF"/>
    <w:rsid w:val="00827946"/>
    <w:rsid w:val="00827C7C"/>
    <w:rsid w:val="008303E8"/>
    <w:rsid w:val="008304DF"/>
    <w:rsid w:val="0083071F"/>
    <w:rsid w:val="00830C01"/>
    <w:rsid w:val="00830C64"/>
    <w:rsid w:val="0083120D"/>
    <w:rsid w:val="0083161D"/>
    <w:rsid w:val="008324C9"/>
    <w:rsid w:val="00832CE2"/>
    <w:rsid w:val="00832D57"/>
    <w:rsid w:val="00833282"/>
    <w:rsid w:val="00833ACF"/>
    <w:rsid w:val="00833F5B"/>
    <w:rsid w:val="00834066"/>
    <w:rsid w:val="00834AEC"/>
    <w:rsid w:val="00834AF2"/>
    <w:rsid w:val="00835BBE"/>
    <w:rsid w:val="00835E98"/>
    <w:rsid w:val="008360D8"/>
    <w:rsid w:val="00836950"/>
    <w:rsid w:val="008376BC"/>
    <w:rsid w:val="00837984"/>
    <w:rsid w:val="00840200"/>
    <w:rsid w:val="0084087E"/>
    <w:rsid w:val="00840D8E"/>
    <w:rsid w:val="00840ED5"/>
    <w:rsid w:val="00841180"/>
    <w:rsid w:val="008413E2"/>
    <w:rsid w:val="00841521"/>
    <w:rsid w:val="008425E1"/>
    <w:rsid w:val="00842701"/>
    <w:rsid w:val="00843134"/>
    <w:rsid w:val="008438D6"/>
    <w:rsid w:val="00843FDC"/>
    <w:rsid w:val="00844310"/>
    <w:rsid w:val="00844709"/>
    <w:rsid w:val="0084480D"/>
    <w:rsid w:val="008460C5"/>
    <w:rsid w:val="008463B2"/>
    <w:rsid w:val="00846ABF"/>
    <w:rsid w:val="00846DC7"/>
    <w:rsid w:val="008479ED"/>
    <w:rsid w:val="00847AF9"/>
    <w:rsid w:val="0085049C"/>
    <w:rsid w:val="00850901"/>
    <w:rsid w:val="00850908"/>
    <w:rsid w:val="00850D92"/>
    <w:rsid w:val="00850EA3"/>
    <w:rsid w:val="008512DE"/>
    <w:rsid w:val="008515F3"/>
    <w:rsid w:val="008517C7"/>
    <w:rsid w:val="008517F0"/>
    <w:rsid w:val="00851F57"/>
    <w:rsid w:val="00852134"/>
    <w:rsid w:val="008527C0"/>
    <w:rsid w:val="00852A6E"/>
    <w:rsid w:val="00852D42"/>
    <w:rsid w:val="00853091"/>
    <w:rsid w:val="008536EB"/>
    <w:rsid w:val="0085370D"/>
    <w:rsid w:val="00854404"/>
    <w:rsid w:val="00855E73"/>
    <w:rsid w:val="0085612D"/>
    <w:rsid w:val="00856909"/>
    <w:rsid w:val="00856E39"/>
    <w:rsid w:val="00857025"/>
    <w:rsid w:val="0085737F"/>
    <w:rsid w:val="00857AF8"/>
    <w:rsid w:val="00857B2B"/>
    <w:rsid w:val="00857E4E"/>
    <w:rsid w:val="00857EEA"/>
    <w:rsid w:val="008604B8"/>
    <w:rsid w:val="00861F06"/>
    <w:rsid w:val="00862038"/>
    <w:rsid w:val="00862615"/>
    <w:rsid w:val="00862E45"/>
    <w:rsid w:val="00863A36"/>
    <w:rsid w:val="00863DB8"/>
    <w:rsid w:val="00863F83"/>
    <w:rsid w:val="008642D1"/>
    <w:rsid w:val="008649DF"/>
    <w:rsid w:val="00864CB5"/>
    <w:rsid w:val="0086503A"/>
    <w:rsid w:val="00865069"/>
    <w:rsid w:val="00865075"/>
    <w:rsid w:val="00865D5E"/>
    <w:rsid w:val="00866A6F"/>
    <w:rsid w:val="00867287"/>
    <w:rsid w:val="008672AA"/>
    <w:rsid w:val="008674A7"/>
    <w:rsid w:val="00867C0F"/>
    <w:rsid w:val="00867CE2"/>
    <w:rsid w:val="008700F9"/>
    <w:rsid w:val="0087104D"/>
    <w:rsid w:val="0087152C"/>
    <w:rsid w:val="00871A3E"/>
    <w:rsid w:val="00871B86"/>
    <w:rsid w:val="00871C03"/>
    <w:rsid w:val="00872575"/>
    <w:rsid w:val="00873008"/>
    <w:rsid w:val="008731B5"/>
    <w:rsid w:val="00873D15"/>
    <w:rsid w:val="00874087"/>
    <w:rsid w:val="008741CC"/>
    <w:rsid w:val="008741D1"/>
    <w:rsid w:val="00874764"/>
    <w:rsid w:val="00874D92"/>
    <w:rsid w:val="00875613"/>
    <w:rsid w:val="00875807"/>
    <w:rsid w:val="00875FF5"/>
    <w:rsid w:val="00876BED"/>
    <w:rsid w:val="00876CED"/>
    <w:rsid w:val="00876E66"/>
    <w:rsid w:val="00877584"/>
    <w:rsid w:val="00877D9B"/>
    <w:rsid w:val="00880033"/>
    <w:rsid w:val="008803E8"/>
    <w:rsid w:val="00880404"/>
    <w:rsid w:val="00880C0B"/>
    <w:rsid w:val="008812F5"/>
    <w:rsid w:val="008819C4"/>
    <w:rsid w:val="008819D1"/>
    <w:rsid w:val="00881F6D"/>
    <w:rsid w:val="00882022"/>
    <w:rsid w:val="008828C7"/>
    <w:rsid w:val="00882AFA"/>
    <w:rsid w:val="00882B90"/>
    <w:rsid w:val="00882C7A"/>
    <w:rsid w:val="008832B6"/>
    <w:rsid w:val="00883575"/>
    <w:rsid w:val="00883690"/>
    <w:rsid w:val="008842D6"/>
    <w:rsid w:val="008849A4"/>
    <w:rsid w:val="00884EE4"/>
    <w:rsid w:val="008851D4"/>
    <w:rsid w:val="00885708"/>
    <w:rsid w:val="00885C4F"/>
    <w:rsid w:val="0088666F"/>
    <w:rsid w:val="0088673F"/>
    <w:rsid w:val="008868D7"/>
    <w:rsid w:val="008869F9"/>
    <w:rsid w:val="00886E34"/>
    <w:rsid w:val="0088731A"/>
    <w:rsid w:val="00887E9D"/>
    <w:rsid w:val="00887F20"/>
    <w:rsid w:val="008905E2"/>
    <w:rsid w:val="00890623"/>
    <w:rsid w:val="008906D0"/>
    <w:rsid w:val="00890ADD"/>
    <w:rsid w:val="00890CB9"/>
    <w:rsid w:val="00890E76"/>
    <w:rsid w:val="0089175F"/>
    <w:rsid w:val="00891E43"/>
    <w:rsid w:val="00892B1D"/>
    <w:rsid w:val="00892C1E"/>
    <w:rsid w:val="008939A5"/>
    <w:rsid w:val="008951F1"/>
    <w:rsid w:val="008957A5"/>
    <w:rsid w:val="00895DA0"/>
    <w:rsid w:val="00895DB0"/>
    <w:rsid w:val="00895F09"/>
    <w:rsid w:val="00896490"/>
    <w:rsid w:val="0089699B"/>
    <w:rsid w:val="00896CB6"/>
    <w:rsid w:val="00896F54"/>
    <w:rsid w:val="008972DC"/>
    <w:rsid w:val="0089757E"/>
    <w:rsid w:val="00897834"/>
    <w:rsid w:val="008A015E"/>
    <w:rsid w:val="008A052E"/>
    <w:rsid w:val="008A135B"/>
    <w:rsid w:val="008A1624"/>
    <w:rsid w:val="008A1671"/>
    <w:rsid w:val="008A18E5"/>
    <w:rsid w:val="008A25C2"/>
    <w:rsid w:val="008A2660"/>
    <w:rsid w:val="008A2872"/>
    <w:rsid w:val="008A3E36"/>
    <w:rsid w:val="008A43FE"/>
    <w:rsid w:val="008A4DC8"/>
    <w:rsid w:val="008A4F7A"/>
    <w:rsid w:val="008A532A"/>
    <w:rsid w:val="008A58B8"/>
    <w:rsid w:val="008A5B64"/>
    <w:rsid w:val="008A5D15"/>
    <w:rsid w:val="008A5F38"/>
    <w:rsid w:val="008A6493"/>
    <w:rsid w:val="008A6B56"/>
    <w:rsid w:val="008A6DB3"/>
    <w:rsid w:val="008A73A8"/>
    <w:rsid w:val="008A76D6"/>
    <w:rsid w:val="008B02EF"/>
    <w:rsid w:val="008B1284"/>
    <w:rsid w:val="008B1AAC"/>
    <w:rsid w:val="008B1BB6"/>
    <w:rsid w:val="008B1ED0"/>
    <w:rsid w:val="008B2046"/>
    <w:rsid w:val="008B439C"/>
    <w:rsid w:val="008B4664"/>
    <w:rsid w:val="008B469E"/>
    <w:rsid w:val="008B4942"/>
    <w:rsid w:val="008B49FA"/>
    <w:rsid w:val="008B4B8B"/>
    <w:rsid w:val="008B4F75"/>
    <w:rsid w:val="008B50A9"/>
    <w:rsid w:val="008B5875"/>
    <w:rsid w:val="008B58A4"/>
    <w:rsid w:val="008B5F94"/>
    <w:rsid w:val="008B6982"/>
    <w:rsid w:val="008B6DEE"/>
    <w:rsid w:val="008B7A59"/>
    <w:rsid w:val="008B7B8B"/>
    <w:rsid w:val="008B7CD7"/>
    <w:rsid w:val="008C0226"/>
    <w:rsid w:val="008C08F9"/>
    <w:rsid w:val="008C10C3"/>
    <w:rsid w:val="008C155A"/>
    <w:rsid w:val="008C23FF"/>
    <w:rsid w:val="008C24F5"/>
    <w:rsid w:val="008C2C00"/>
    <w:rsid w:val="008C2E9E"/>
    <w:rsid w:val="008C3082"/>
    <w:rsid w:val="008C3115"/>
    <w:rsid w:val="008C32FE"/>
    <w:rsid w:val="008C374E"/>
    <w:rsid w:val="008C3A14"/>
    <w:rsid w:val="008C48D8"/>
    <w:rsid w:val="008C4ACD"/>
    <w:rsid w:val="008C4AFB"/>
    <w:rsid w:val="008C4EF1"/>
    <w:rsid w:val="008C6909"/>
    <w:rsid w:val="008C70AD"/>
    <w:rsid w:val="008C7385"/>
    <w:rsid w:val="008C764F"/>
    <w:rsid w:val="008C7656"/>
    <w:rsid w:val="008C7FC4"/>
    <w:rsid w:val="008D039C"/>
    <w:rsid w:val="008D06BC"/>
    <w:rsid w:val="008D155D"/>
    <w:rsid w:val="008D1A97"/>
    <w:rsid w:val="008D1EF8"/>
    <w:rsid w:val="008D2770"/>
    <w:rsid w:val="008D29D5"/>
    <w:rsid w:val="008D2B63"/>
    <w:rsid w:val="008D2FE2"/>
    <w:rsid w:val="008D32F8"/>
    <w:rsid w:val="008D3374"/>
    <w:rsid w:val="008D34EF"/>
    <w:rsid w:val="008D3B9E"/>
    <w:rsid w:val="008D3FF0"/>
    <w:rsid w:val="008D3FFB"/>
    <w:rsid w:val="008D436D"/>
    <w:rsid w:val="008D4A23"/>
    <w:rsid w:val="008D4A5F"/>
    <w:rsid w:val="008D4B27"/>
    <w:rsid w:val="008D4BBF"/>
    <w:rsid w:val="008D4E90"/>
    <w:rsid w:val="008D4FCA"/>
    <w:rsid w:val="008D535E"/>
    <w:rsid w:val="008D58EF"/>
    <w:rsid w:val="008D5B4E"/>
    <w:rsid w:val="008D6468"/>
    <w:rsid w:val="008D648C"/>
    <w:rsid w:val="008D661B"/>
    <w:rsid w:val="008D6C6B"/>
    <w:rsid w:val="008D6F55"/>
    <w:rsid w:val="008D6FC5"/>
    <w:rsid w:val="008E0187"/>
    <w:rsid w:val="008E1205"/>
    <w:rsid w:val="008E1334"/>
    <w:rsid w:val="008E18C8"/>
    <w:rsid w:val="008E1A7D"/>
    <w:rsid w:val="008E1B3B"/>
    <w:rsid w:val="008E2D17"/>
    <w:rsid w:val="008E31DE"/>
    <w:rsid w:val="008E3556"/>
    <w:rsid w:val="008E3A59"/>
    <w:rsid w:val="008E4862"/>
    <w:rsid w:val="008E48CC"/>
    <w:rsid w:val="008E4B97"/>
    <w:rsid w:val="008E5180"/>
    <w:rsid w:val="008E5734"/>
    <w:rsid w:val="008E5855"/>
    <w:rsid w:val="008E5A70"/>
    <w:rsid w:val="008E5FB6"/>
    <w:rsid w:val="008E6844"/>
    <w:rsid w:val="008E686D"/>
    <w:rsid w:val="008E716F"/>
    <w:rsid w:val="008E7C88"/>
    <w:rsid w:val="008E7EE8"/>
    <w:rsid w:val="008F02EE"/>
    <w:rsid w:val="008F0572"/>
    <w:rsid w:val="008F0BF5"/>
    <w:rsid w:val="008F0D69"/>
    <w:rsid w:val="008F118E"/>
    <w:rsid w:val="008F1CEE"/>
    <w:rsid w:val="008F33FC"/>
    <w:rsid w:val="008F3600"/>
    <w:rsid w:val="008F3B49"/>
    <w:rsid w:val="008F3BC9"/>
    <w:rsid w:val="008F3CFE"/>
    <w:rsid w:val="008F3D40"/>
    <w:rsid w:val="008F3DC7"/>
    <w:rsid w:val="008F4235"/>
    <w:rsid w:val="008F4292"/>
    <w:rsid w:val="008F45A7"/>
    <w:rsid w:val="008F53CE"/>
    <w:rsid w:val="008F597A"/>
    <w:rsid w:val="008F5B2D"/>
    <w:rsid w:val="008F6285"/>
    <w:rsid w:val="008F64D8"/>
    <w:rsid w:val="008F719A"/>
    <w:rsid w:val="00900423"/>
    <w:rsid w:val="00900DB7"/>
    <w:rsid w:val="00901010"/>
    <w:rsid w:val="0090153B"/>
    <w:rsid w:val="00901DB9"/>
    <w:rsid w:val="0090222B"/>
    <w:rsid w:val="00902E8D"/>
    <w:rsid w:val="00902FD1"/>
    <w:rsid w:val="0090303A"/>
    <w:rsid w:val="009036AC"/>
    <w:rsid w:val="0090472D"/>
    <w:rsid w:val="00904AE3"/>
    <w:rsid w:val="00904AEF"/>
    <w:rsid w:val="00904F36"/>
    <w:rsid w:val="0090522A"/>
    <w:rsid w:val="0090601B"/>
    <w:rsid w:val="009066CD"/>
    <w:rsid w:val="0090678D"/>
    <w:rsid w:val="00906A2A"/>
    <w:rsid w:val="00906C84"/>
    <w:rsid w:val="00906CDB"/>
    <w:rsid w:val="0090756B"/>
    <w:rsid w:val="009078F5"/>
    <w:rsid w:val="00910258"/>
    <w:rsid w:val="009103C2"/>
    <w:rsid w:val="00910CEF"/>
    <w:rsid w:val="0091199F"/>
    <w:rsid w:val="00912DAB"/>
    <w:rsid w:val="00913621"/>
    <w:rsid w:val="00913C89"/>
    <w:rsid w:val="00913F04"/>
    <w:rsid w:val="009144A3"/>
    <w:rsid w:val="009166D7"/>
    <w:rsid w:val="009172E6"/>
    <w:rsid w:val="009203A0"/>
    <w:rsid w:val="009204B9"/>
    <w:rsid w:val="009212F3"/>
    <w:rsid w:val="00921705"/>
    <w:rsid w:val="00921A4F"/>
    <w:rsid w:val="00921DEC"/>
    <w:rsid w:val="009225D7"/>
    <w:rsid w:val="00922CED"/>
    <w:rsid w:val="00922CFC"/>
    <w:rsid w:val="00923161"/>
    <w:rsid w:val="00923762"/>
    <w:rsid w:val="00923A59"/>
    <w:rsid w:val="00923B71"/>
    <w:rsid w:val="00923B75"/>
    <w:rsid w:val="00923F0E"/>
    <w:rsid w:val="009244F1"/>
    <w:rsid w:val="009245DB"/>
    <w:rsid w:val="00924E48"/>
    <w:rsid w:val="00924ECC"/>
    <w:rsid w:val="0092545A"/>
    <w:rsid w:val="00925AD4"/>
    <w:rsid w:val="0092656B"/>
    <w:rsid w:val="00926CAA"/>
    <w:rsid w:val="00926E33"/>
    <w:rsid w:val="00926E8C"/>
    <w:rsid w:val="00926ED4"/>
    <w:rsid w:val="00927ABB"/>
    <w:rsid w:val="00927AF0"/>
    <w:rsid w:val="00927C0D"/>
    <w:rsid w:val="00927C48"/>
    <w:rsid w:val="009307B6"/>
    <w:rsid w:val="00930A6F"/>
    <w:rsid w:val="00931924"/>
    <w:rsid w:val="00931DBB"/>
    <w:rsid w:val="00932054"/>
    <w:rsid w:val="00932378"/>
    <w:rsid w:val="009326B9"/>
    <w:rsid w:val="00932943"/>
    <w:rsid w:val="00933310"/>
    <w:rsid w:val="009335E7"/>
    <w:rsid w:val="009336A2"/>
    <w:rsid w:val="00934474"/>
    <w:rsid w:val="00934ABB"/>
    <w:rsid w:val="009351B6"/>
    <w:rsid w:val="009355BE"/>
    <w:rsid w:val="00935D7E"/>
    <w:rsid w:val="00935FA3"/>
    <w:rsid w:val="00935FE8"/>
    <w:rsid w:val="009362A9"/>
    <w:rsid w:val="00936433"/>
    <w:rsid w:val="0093652D"/>
    <w:rsid w:val="00936607"/>
    <w:rsid w:val="00936812"/>
    <w:rsid w:val="00936820"/>
    <w:rsid w:val="00936CB1"/>
    <w:rsid w:val="00937129"/>
    <w:rsid w:val="009372BC"/>
    <w:rsid w:val="00937B97"/>
    <w:rsid w:val="00937FBB"/>
    <w:rsid w:val="009402A4"/>
    <w:rsid w:val="00940A20"/>
    <w:rsid w:val="00940F77"/>
    <w:rsid w:val="00940F99"/>
    <w:rsid w:val="009413E0"/>
    <w:rsid w:val="00941ABF"/>
    <w:rsid w:val="00941E91"/>
    <w:rsid w:val="0094202E"/>
    <w:rsid w:val="0094255A"/>
    <w:rsid w:val="00942576"/>
    <w:rsid w:val="0094297D"/>
    <w:rsid w:val="009429C9"/>
    <w:rsid w:val="00943692"/>
    <w:rsid w:val="00943D61"/>
    <w:rsid w:val="00943FB9"/>
    <w:rsid w:val="0094403E"/>
    <w:rsid w:val="00944061"/>
    <w:rsid w:val="009444B1"/>
    <w:rsid w:val="00944735"/>
    <w:rsid w:val="00944B11"/>
    <w:rsid w:val="0094585C"/>
    <w:rsid w:val="009459CE"/>
    <w:rsid w:val="009468CC"/>
    <w:rsid w:val="00946ECF"/>
    <w:rsid w:val="00946F5E"/>
    <w:rsid w:val="00946FE0"/>
    <w:rsid w:val="0094733B"/>
    <w:rsid w:val="0094796E"/>
    <w:rsid w:val="00947E5B"/>
    <w:rsid w:val="0095141E"/>
    <w:rsid w:val="00951821"/>
    <w:rsid w:val="00951D28"/>
    <w:rsid w:val="00952FE1"/>
    <w:rsid w:val="009532B8"/>
    <w:rsid w:val="009539DF"/>
    <w:rsid w:val="00953AF8"/>
    <w:rsid w:val="00953FDC"/>
    <w:rsid w:val="0095436F"/>
    <w:rsid w:val="00954598"/>
    <w:rsid w:val="0095460C"/>
    <w:rsid w:val="00954C0A"/>
    <w:rsid w:val="009555D7"/>
    <w:rsid w:val="009555F9"/>
    <w:rsid w:val="00955D18"/>
    <w:rsid w:val="009561B3"/>
    <w:rsid w:val="0095672F"/>
    <w:rsid w:val="009568FF"/>
    <w:rsid w:val="0095713D"/>
    <w:rsid w:val="009575C0"/>
    <w:rsid w:val="0095784E"/>
    <w:rsid w:val="00957976"/>
    <w:rsid w:val="00957E0A"/>
    <w:rsid w:val="00957EA1"/>
    <w:rsid w:val="009602F9"/>
    <w:rsid w:val="00960867"/>
    <w:rsid w:val="0096088A"/>
    <w:rsid w:val="009610E7"/>
    <w:rsid w:val="00963150"/>
    <w:rsid w:val="0096345D"/>
    <w:rsid w:val="00963C87"/>
    <w:rsid w:val="00963D3C"/>
    <w:rsid w:val="009642FE"/>
    <w:rsid w:val="00964499"/>
    <w:rsid w:val="00964A9C"/>
    <w:rsid w:val="00964ABF"/>
    <w:rsid w:val="009650A1"/>
    <w:rsid w:val="009653F0"/>
    <w:rsid w:val="0096544A"/>
    <w:rsid w:val="00965926"/>
    <w:rsid w:val="00966647"/>
    <w:rsid w:val="00967085"/>
    <w:rsid w:val="009673FC"/>
    <w:rsid w:val="009674F7"/>
    <w:rsid w:val="00967639"/>
    <w:rsid w:val="00967A6A"/>
    <w:rsid w:val="00967C90"/>
    <w:rsid w:val="00970D60"/>
    <w:rsid w:val="00970D92"/>
    <w:rsid w:val="00970E10"/>
    <w:rsid w:val="00971B77"/>
    <w:rsid w:val="00971D36"/>
    <w:rsid w:val="0097228F"/>
    <w:rsid w:val="0097283A"/>
    <w:rsid w:val="00972AD0"/>
    <w:rsid w:val="0097303E"/>
    <w:rsid w:val="009734E5"/>
    <w:rsid w:val="00973E86"/>
    <w:rsid w:val="00974499"/>
    <w:rsid w:val="00974CB1"/>
    <w:rsid w:val="00976225"/>
    <w:rsid w:val="0097691A"/>
    <w:rsid w:val="00976A2A"/>
    <w:rsid w:val="00976A9C"/>
    <w:rsid w:val="00977BD2"/>
    <w:rsid w:val="00977E7B"/>
    <w:rsid w:val="00977EA0"/>
    <w:rsid w:val="00977EDB"/>
    <w:rsid w:val="00980F22"/>
    <w:rsid w:val="00980F2B"/>
    <w:rsid w:val="009812AD"/>
    <w:rsid w:val="00981D45"/>
    <w:rsid w:val="0098201E"/>
    <w:rsid w:val="009820BD"/>
    <w:rsid w:val="00982380"/>
    <w:rsid w:val="009829BE"/>
    <w:rsid w:val="0098347A"/>
    <w:rsid w:val="00983543"/>
    <w:rsid w:val="009837FB"/>
    <w:rsid w:val="00983973"/>
    <w:rsid w:val="00983992"/>
    <w:rsid w:val="00983DE6"/>
    <w:rsid w:val="00984627"/>
    <w:rsid w:val="009846E2"/>
    <w:rsid w:val="0098520D"/>
    <w:rsid w:val="0098529C"/>
    <w:rsid w:val="00985514"/>
    <w:rsid w:val="00985914"/>
    <w:rsid w:val="00985CEB"/>
    <w:rsid w:val="009865B7"/>
    <w:rsid w:val="009868CE"/>
    <w:rsid w:val="00986A8A"/>
    <w:rsid w:val="00986C05"/>
    <w:rsid w:val="0098712B"/>
    <w:rsid w:val="00987EC8"/>
    <w:rsid w:val="00991C29"/>
    <w:rsid w:val="009923F3"/>
    <w:rsid w:val="00992BCC"/>
    <w:rsid w:val="00992D02"/>
    <w:rsid w:val="00993B16"/>
    <w:rsid w:val="00993DE1"/>
    <w:rsid w:val="0099471A"/>
    <w:rsid w:val="00994E1C"/>
    <w:rsid w:val="00994E7C"/>
    <w:rsid w:val="0099512F"/>
    <w:rsid w:val="009958B5"/>
    <w:rsid w:val="00995961"/>
    <w:rsid w:val="009959CA"/>
    <w:rsid w:val="009959F7"/>
    <w:rsid w:val="00995A35"/>
    <w:rsid w:val="00995AF6"/>
    <w:rsid w:val="00995CC8"/>
    <w:rsid w:val="00995DB0"/>
    <w:rsid w:val="009966F9"/>
    <w:rsid w:val="00996CBA"/>
    <w:rsid w:val="00996DBF"/>
    <w:rsid w:val="0099705C"/>
    <w:rsid w:val="009973A2"/>
    <w:rsid w:val="00997452"/>
    <w:rsid w:val="00997CF4"/>
    <w:rsid w:val="009A04FA"/>
    <w:rsid w:val="009A0F74"/>
    <w:rsid w:val="009A101C"/>
    <w:rsid w:val="009A1085"/>
    <w:rsid w:val="009A2414"/>
    <w:rsid w:val="009A2678"/>
    <w:rsid w:val="009A2DA2"/>
    <w:rsid w:val="009A30FE"/>
    <w:rsid w:val="009A33FE"/>
    <w:rsid w:val="009A3DEB"/>
    <w:rsid w:val="009A4267"/>
    <w:rsid w:val="009A4A8B"/>
    <w:rsid w:val="009A4C6C"/>
    <w:rsid w:val="009A4E1B"/>
    <w:rsid w:val="009A50A2"/>
    <w:rsid w:val="009A55F3"/>
    <w:rsid w:val="009A647E"/>
    <w:rsid w:val="009A653D"/>
    <w:rsid w:val="009A65B2"/>
    <w:rsid w:val="009A6714"/>
    <w:rsid w:val="009A6820"/>
    <w:rsid w:val="009A6845"/>
    <w:rsid w:val="009A7324"/>
    <w:rsid w:val="009A73EE"/>
    <w:rsid w:val="009A7F8D"/>
    <w:rsid w:val="009B0580"/>
    <w:rsid w:val="009B0795"/>
    <w:rsid w:val="009B136C"/>
    <w:rsid w:val="009B1CEC"/>
    <w:rsid w:val="009B20D1"/>
    <w:rsid w:val="009B2265"/>
    <w:rsid w:val="009B264D"/>
    <w:rsid w:val="009B26D4"/>
    <w:rsid w:val="009B2B1F"/>
    <w:rsid w:val="009B3ACD"/>
    <w:rsid w:val="009B4350"/>
    <w:rsid w:val="009B43FB"/>
    <w:rsid w:val="009B44C9"/>
    <w:rsid w:val="009B53C2"/>
    <w:rsid w:val="009B578F"/>
    <w:rsid w:val="009B5A4C"/>
    <w:rsid w:val="009B5B78"/>
    <w:rsid w:val="009B6318"/>
    <w:rsid w:val="009B6E2B"/>
    <w:rsid w:val="009B6E99"/>
    <w:rsid w:val="009B6EDC"/>
    <w:rsid w:val="009B704D"/>
    <w:rsid w:val="009B7224"/>
    <w:rsid w:val="009B7419"/>
    <w:rsid w:val="009B77EA"/>
    <w:rsid w:val="009B7A00"/>
    <w:rsid w:val="009B7F3D"/>
    <w:rsid w:val="009C0891"/>
    <w:rsid w:val="009C0F1F"/>
    <w:rsid w:val="009C16E4"/>
    <w:rsid w:val="009C1C4A"/>
    <w:rsid w:val="009C2177"/>
    <w:rsid w:val="009C2BD9"/>
    <w:rsid w:val="009C2C41"/>
    <w:rsid w:val="009C2DCC"/>
    <w:rsid w:val="009C324A"/>
    <w:rsid w:val="009C3DDC"/>
    <w:rsid w:val="009C419D"/>
    <w:rsid w:val="009C41E8"/>
    <w:rsid w:val="009C43B3"/>
    <w:rsid w:val="009C4870"/>
    <w:rsid w:val="009C4F6C"/>
    <w:rsid w:val="009C4FBB"/>
    <w:rsid w:val="009C5005"/>
    <w:rsid w:val="009C51E3"/>
    <w:rsid w:val="009C55AA"/>
    <w:rsid w:val="009C6181"/>
    <w:rsid w:val="009C61B3"/>
    <w:rsid w:val="009C696B"/>
    <w:rsid w:val="009C69BD"/>
    <w:rsid w:val="009C6E0A"/>
    <w:rsid w:val="009C7ACA"/>
    <w:rsid w:val="009C7C21"/>
    <w:rsid w:val="009D07D1"/>
    <w:rsid w:val="009D0A06"/>
    <w:rsid w:val="009D0AF5"/>
    <w:rsid w:val="009D12EB"/>
    <w:rsid w:val="009D15AB"/>
    <w:rsid w:val="009D1763"/>
    <w:rsid w:val="009D1C4B"/>
    <w:rsid w:val="009D2770"/>
    <w:rsid w:val="009D29C7"/>
    <w:rsid w:val="009D2C39"/>
    <w:rsid w:val="009D32BE"/>
    <w:rsid w:val="009D39C8"/>
    <w:rsid w:val="009D3B52"/>
    <w:rsid w:val="009D3CD1"/>
    <w:rsid w:val="009D40F7"/>
    <w:rsid w:val="009D448E"/>
    <w:rsid w:val="009D4787"/>
    <w:rsid w:val="009D49DC"/>
    <w:rsid w:val="009D5394"/>
    <w:rsid w:val="009D5956"/>
    <w:rsid w:val="009D5AF3"/>
    <w:rsid w:val="009D5BB3"/>
    <w:rsid w:val="009D5D4C"/>
    <w:rsid w:val="009D5EEF"/>
    <w:rsid w:val="009D60FF"/>
    <w:rsid w:val="009D6338"/>
    <w:rsid w:val="009D6FCF"/>
    <w:rsid w:val="009D7041"/>
    <w:rsid w:val="009D720D"/>
    <w:rsid w:val="009D79B4"/>
    <w:rsid w:val="009E0121"/>
    <w:rsid w:val="009E039C"/>
    <w:rsid w:val="009E0579"/>
    <w:rsid w:val="009E07F5"/>
    <w:rsid w:val="009E134A"/>
    <w:rsid w:val="009E1A30"/>
    <w:rsid w:val="009E1A88"/>
    <w:rsid w:val="009E1DA3"/>
    <w:rsid w:val="009E2B76"/>
    <w:rsid w:val="009E2D80"/>
    <w:rsid w:val="009E46AC"/>
    <w:rsid w:val="009E4C77"/>
    <w:rsid w:val="009E5545"/>
    <w:rsid w:val="009E60FA"/>
    <w:rsid w:val="009E61D2"/>
    <w:rsid w:val="009E689A"/>
    <w:rsid w:val="009E6AB5"/>
    <w:rsid w:val="009E6B60"/>
    <w:rsid w:val="009E7337"/>
    <w:rsid w:val="009E7963"/>
    <w:rsid w:val="009E7BC7"/>
    <w:rsid w:val="009F0B4F"/>
    <w:rsid w:val="009F13CC"/>
    <w:rsid w:val="009F15D6"/>
    <w:rsid w:val="009F2390"/>
    <w:rsid w:val="009F241A"/>
    <w:rsid w:val="009F2AF2"/>
    <w:rsid w:val="009F38DC"/>
    <w:rsid w:val="009F3B6D"/>
    <w:rsid w:val="009F40D9"/>
    <w:rsid w:val="009F5467"/>
    <w:rsid w:val="009F5763"/>
    <w:rsid w:val="009F6230"/>
    <w:rsid w:val="009F6608"/>
    <w:rsid w:val="009F6AC7"/>
    <w:rsid w:val="009F6C5E"/>
    <w:rsid w:val="009F7214"/>
    <w:rsid w:val="009F7521"/>
    <w:rsid w:val="009F761F"/>
    <w:rsid w:val="009F7B96"/>
    <w:rsid w:val="00A0035D"/>
    <w:rsid w:val="00A00FE8"/>
    <w:rsid w:val="00A01099"/>
    <w:rsid w:val="00A01227"/>
    <w:rsid w:val="00A01291"/>
    <w:rsid w:val="00A014C8"/>
    <w:rsid w:val="00A0196E"/>
    <w:rsid w:val="00A022D8"/>
    <w:rsid w:val="00A02815"/>
    <w:rsid w:val="00A029C3"/>
    <w:rsid w:val="00A02B9E"/>
    <w:rsid w:val="00A0477A"/>
    <w:rsid w:val="00A0567D"/>
    <w:rsid w:val="00A056A9"/>
    <w:rsid w:val="00A0570E"/>
    <w:rsid w:val="00A05AF4"/>
    <w:rsid w:val="00A05DF3"/>
    <w:rsid w:val="00A06363"/>
    <w:rsid w:val="00A069D8"/>
    <w:rsid w:val="00A07C9B"/>
    <w:rsid w:val="00A10409"/>
    <w:rsid w:val="00A10E9C"/>
    <w:rsid w:val="00A1102B"/>
    <w:rsid w:val="00A1107A"/>
    <w:rsid w:val="00A111AD"/>
    <w:rsid w:val="00A1163F"/>
    <w:rsid w:val="00A1175A"/>
    <w:rsid w:val="00A117E5"/>
    <w:rsid w:val="00A11DCF"/>
    <w:rsid w:val="00A11F6A"/>
    <w:rsid w:val="00A12B08"/>
    <w:rsid w:val="00A130AF"/>
    <w:rsid w:val="00A13118"/>
    <w:rsid w:val="00A139C4"/>
    <w:rsid w:val="00A13F05"/>
    <w:rsid w:val="00A149E0"/>
    <w:rsid w:val="00A155E8"/>
    <w:rsid w:val="00A158C9"/>
    <w:rsid w:val="00A15CA2"/>
    <w:rsid w:val="00A15D59"/>
    <w:rsid w:val="00A16748"/>
    <w:rsid w:val="00A16E42"/>
    <w:rsid w:val="00A17A87"/>
    <w:rsid w:val="00A20A2E"/>
    <w:rsid w:val="00A20DC0"/>
    <w:rsid w:val="00A210F1"/>
    <w:rsid w:val="00A214D1"/>
    <w:rsid w:val="00A2184E"/>
    <w:rsid w:val="00A219CA"/>
    <w:rsid w:val="00A22636"/>
    <w:rsid w:val="00A22CCC"/>
    <w:rsid w:val="00A22DF1"/>
    <w:rsid w:val="00A22DF7"/>
    <w:rsid w:val="00A23035"/>
    <w:rsid w:val="00A237C6"/>
    <w:rsid w:val="00A23803"/>
    <w:rsid w:val="00A23AA8"/>
    <w:rsid w:val="00A23DBA"/>
    <w:rsid w:val="00A241D8"/>
    <w:rsid w:val="00A246D5"/>
    <w:rsid w:val="00A24BF2"/>
    <w:rsid w:val="00A24FA2"/>
    <w:rsid w:val="00A2542E"/>
    <w:rsid w:val="00A2598D"/>
    <w:rsid w:val="00A26388"/>
    <w:rsid w:val="00A265CC"/>
    <w:rsid w:val="00A26E84"/>
    <w:rsid w:val="00A2757D"/>
    <w:rsid w:val="00A27808"/>
    <w:rsid w:val="00A27942"/>
    <w:rsid w:val="00A3065B"/>
    <w:rsid w:val="00A30E66"/>
    <w:rsid w:val="00A3118B"/>
    <w:rsid w:val="00A312EC"/>
    <w:rsid w:val="00A31725"/>
    <w:rsid w:val="00A33207"/>
    <w:rsid w:val="00A33251"/>
    <w:rsid w:val="00A336E0"/>
    <w:rsid w:val="00A33E80"/>
    <w:rsid w:val="00A34138"/>
    <w:rsid w:val="00A34375"/>
    <w:rsid w:val="00A34404"/>
    <w:rsid w:val="00A34D49"/>
    <w:rsid w:val="00A355DF"/>
    <w:rsid w:val="00A36AA3"/>
    <w:rsid w:val="00A371C2"/>
    <w:rsid w:val="00A37436"/>
    <w:rsid w:val="00A37A76"/>
    <w:rsid w:val="00A40609"/>
    <w:rsid w:val="00A418FB"/>
    <w:rsid w:val="00A41CA3"/>
    <w:rsid w:val="00A41CE1"/>
    <w:rsid w:val="00A41F34"/>
    <w:rsid w:val="00A436A1"/>
    <w:rsid w:val="00A43C03"/>
    <w:rsid w:val="00A43C47"/>
    <w:rsid w:val="00A43ED2"/>
    <w:rsid w:val="00A43F37"/>
    <w:rsid w:val="00A44132"/>
    <w:rsid w:val="00A44648"/>
    <w:rsid w:val="00A448BE"/>
    <w:rsid w:val="00A451C4"/>
    <w:rsid w:val="00A4662C"/>
    <w:rsid w:val="00A46F4D"/>
    <w:rsid w:val="00A47261"/>
    <w:rsid w:val="00A47647"/>
    <w:rsid w:val="00A5007D"/>
    <w:rsid w:val="00A503D5"/>
    <w:rsid w:val="00A51347"/>
    <w:rsid w:val="00A51F38"/>
    <w:rsid w:val="00A5209F"/>
    <w:rsid w:val="00A525BB"/>
    <w:rsid w:val="00A525F4"/>
    <w:rsid w:val="00A5299D"/>
    <w:rsid w:val="00A529C5"/>
    <w:rsid w:val="00A52CF2"/>
    <w:rsid w:val="00A52CF7"/>
    <w:rsid w:val="00A53469"/>
    <w:rsid w:val="00A54DDE"/>
    <w:rsid w:val="00A5512D"/>
    <w:rsid w:val="00A5523E"/>
    <w:rsid w:val="00A556C2"/>
    <w:rsid w:val="00A5578F"/>
    <w:rsid w:val="00A55D92"/>
    <w:rsid w:val="00A56565"/>
    <w:rsid w:val="00A57056"/>
    <w:rsid w:val="00A602F8"/>
    <w:rsid w:val="00A6039F"/>
    <w:rsid w:val="00A60BCE"/>
    <w:rsid w:val="00A6162F"/>
    <w:rsid w:val="00A61932"/>
    <w:rsid w:val="00A61E81"/>
    <w:rsid w:val="00A62149"/>
    <w:rsid w:val="00A621D0"/>
    <w:rsid w:val="00A62505"/>
    <w:rsid w:val="00A6254D"/>
    <w:rsid w:val="00A62917"/>
    <w:rsid w:val="00A63270"/>
    <w:rsid w:val="00A639BC"/>
    <w:rsid w:val="00A640B9"/>
    <w:rsid w:val="00A64344"/>
    <w:rsid w:val="00A64861"/>
    <w:rsid w:val="00A64BF5"/>
    <w:rsid w:val="00A64CE0"/>
    <w:rsid w:val="00A656F5"/>
    <w:rsid w:val="00A65B4E"/>
    <w:rsid w:val="00A65D53"/>
    <w:rsid w:val="00A6616C"/>
    <w:rsid w:val="00A66425"/>
    <w:rsid w:val="00A66552"/>
    <w:rsid w:val="00A665AB"/>
    <w:rsid w:val="00A66E53"/>
    <w:rsid w:val="00A67017"/>
    <w:rsid w:val="00A70176"/>
    <w:rsid w:val="00A70631"/>
    <w:rsid w:val="00A70F0F"/>
    <w:rsid w:val="00A71113"/>
    <w:rsid w:val="00A711EF"/>
    <w:rsid w:val="00A717FF"/>
    <w:rsid w:val="00A7194A"/>
    <w:rsid w:val="00A71E60"/>
    <w:rsid w:val="00A72268"/>
    <w:rsid w:val="00A7231A"/>
    <w:rsid w:val="00A7276B"/>
    <w:rsid w:val="00A73A6C"/>
    <w:rsid w:val="00A74235"/>
    <w:rsid w:val="00A743EE"/>
    <w:rsid w:val="00A74592"/>
    <w:rsid w:val="00A74C10"/>
    <w:rsid w:val="00A76BE6"/>
    <w:rsid w:val="00A771A3"/>
    <w:rsid w:val="00A77318"/>
    <w:rsid w:val="00A77594"/>
    <w:rsid w:val="00A777E3"/>
    <w:rsid w:val="00A77859"/>
    <w:rsid w:val="00A7797A"/>
    <w:rsid w:val="00A80BAA"/>
    <w:rsid w:val="00A810E2"/>
    <w:rsid w:val="00A813A9"/>
    <w:rsid w:val="00A81CCC"/>
    <w:rsid w:val="00A81D6A"/>
    <w:rsid w:val="00A82210"/>
    <w:rsid w:val="00A8261D"/>
    <w:rsid w:val="00A826F9"/>
    <w:rsid w:val="00A82873"/>
    <w:rsid w:val="00A82A07"/>
    <w:rsid w:val="00A831DB"/>
    <w:rsid w:val="00A8334F"/>
    <w:rsid w:val="00A83B7F"/>
    <w:rsid w:val="00A84085"/>
    <w:rsid w:val="00A84883"/>
    <w:rsid w:val="00A84A61"/>
    <w:rsid w:val="00A852FA"/>
    <w:rsid w:val="00A864EE"/>
    <w:rsid w:val="00A8685E"/>
    <w:rsid w:val="00A86994"/>
    <w:rsid w:val="00A86A04"/>
    <w:rsid w:val="00A870AA"/>
    <w:rsid w:val="00A875AD"/>
    <w:rsid w:val="00A87F33"/>
    <w:rsid w:val="00A90712"/>
    <w:rsid w:val="00A90776"/>
    <w:rsid w:val="00A90871"/>
    <w:rsid w:val="00A90C68"/>
    <w:rsid w:val="00A90E9A"/>
    <w:rsid w:val="00A91620"/>
    <w:rsid w:val="00A91801"/>
    <w:rsid w:val="00A9208E"/>
    <w:rsid w:val="00A92A2D"/>
    <w:rsid w:val="00A92B45"/>
    <w:rsid w:val="00A93931"/>
    <w:rsid w:val="00A93BA3"/>
    <w:rsid w:val="00A94671"/>
    <w:rsid w:val="00A94DAE"/>
    <w:rsid w:val="00A951A3"/>
    <w:rsid w:val="00A9618C"/>
    <w:rsid w:val="00AA0201"/>
    <w:rsid w:val="00AA159C"/>
    <w:rsid w:val="00AA1925"/>
    <w:rsid w:val="00AA1FB6"/>
    <w:rsid w:val="00AA2661"/>
    <w:rsid w:val="00AA2F8C"/>
    <w:rsid w:val="00AA3B4E"/>
    <w:rsid w:val="00AA441A"/>
    <w:rsid w:val="00AA6722"/>
    <w:rsid w:val="00AA6949"/>
    <w:rsid w:val="00AA6A32"/>
    <w:rsid w:val="00AA6F94"/>
    <w:rsid w:val="00AA74D2"/>
    <w:rsid w:val="00AA7590"/>
    <w:rsid w:val="00AA7E55"/>
    <w:rsid w:val="00AB006F"/>
    <w:rsid w:val="00AB03EF"/>
    <w:rsid w:val="00AB1415"/>
    <w:rsid w:val="00AB14EA"/>
    <w:rsid w:val="00AB172D"/>
    <w:rsid w:val="00AB1BCA"/>
    <w:rsid w:val="00AB1F2D"/>
    <w:rsid w:val="00AB346F"/>
    <w:rsid w:val="00AB3889"/>
    <w:rsid w:val="00AB4797"/>
    <w:rsid w:val="00AB4DE5"/>
    <w:rsid w:val="00AB4E25"/>
    <w:rsid w:val="00AB5E1D"/>
    <w:rsid w:val="00AB63FF"/>
    <w:rsid w:val="00AB64F3"/>
    <w:rsid w:val="00AB6A3F"/>
    <w:rsid w:val="00AB725B"/>
    <w:rsid w:val="00AC00DA"/>
    <w:rsid w:val="00AC02A9"/>
    <w:rsid w:val="00AC054B"/>
    <w:rsid w:val="00AC14B6"/>
    <w:rsid w:val="00AC178D"/>
    <w:rsid w:val="00AC3867"/>
    <w:rsid w:val="00AC3F08"/>
    <w:rsid w:val="00AC41BD"/>
    <w:rsid w:val="00AC4530"/>
    <w:rsid w:val="00AC4CC6"/>
    <w:rsid w:val="00AC4FEF"/>
    <w:rsid w:val="00AC5251"/>
    <w:rsid w:val="00AC5495"/>
    <w:rsid w:val="00AC5F2A"/>
    <w:rsid w:val="00AC6D66"/>
    <w:rsid w:val="00AC6F8B"/>
    <w:rsid w:val="00AC71DE"/>
    <w:rsid w:val="00AC7A7F"/>
    <w:rsid w:val="00AC7A94"/>
    <w:rsid w:val="00AC7B05"/>
    <w:rsid w:val="00AD011C"/>
    <w:rsid w:val="00AD0942"/>
    <w:rsid w:val="00AD098C"/>
    <w:rsid w:val="00AD0ABF"/>
    <w:rsid w:val="00AD0FFD"/>
    <w:rsid w:val="00AD12DD"/>
    <w:rsid w:val="00AD1880"/>
    <w:rsid w:val="00AD1EBF"/>
    <w:rsid w:val="00AD1FF0"/>
    <w:rsid w:val="00AD2452"/>
    <w:rsid w:val="00AD280F"/>
    <w:rsid w:val="00AD2AD6"/>
    <w:rsid w:val="00AD2AFB"/>
    <w:rsid w:val="00AD2BCF"/>
    <w:rsid w:val="00AD2D1D"/>
    <w:rsid w:val="00AD313B"/>
    <w:rsid w:val="00AD37F8"/>
    <w:rsid w:val="00AD4294"/>
    <w:rsid w:val="00AD457E"/>
    <w:rsid w:val="00AD4796"/>
    <w:rsid w:val="00AD47FD"/>
    <w:rsid w:val="00AD4DEB"/>
    <w:rsid w:val="00AD5099"/>
    <w:rsid w:val="00AD5549"/>
    <w:rsid w:val="00AD5715"/>
    <w:rsid w:val="00AD5F26"/>
    <w:rsid w:val="00AD6737"/>
    <w:rsid w:val="00AD6FF2"/>
    <w:rsid w:val="00AD7E4C"/>
    <w:rsid w:val="00AE029E"/>
    <w:rsid w:val="00AE037A"/>
    <w:rsid w:val="00AE1600"/>
    <w:rsid w:val="00AE1D65"/>
    <w:rsid w:val="00AE1F19"/>
    <w:rsid w:val="00AE22E7"/>
    <w:rsid w:val="00AE2A61"/>
    <w:rsid w:val="00AE2A8A"/>
    <w:rsid w:val="00AE2AB5"/>
    <w:rsid w:val="00AE2DE3"/>
    <w:rsid w:val="00AE2E4F"/>
    <w:rsid w:val="00AE3570"/>
    <w:rsid w:val="00AE3872"/>
    <w:rsid w:val="00AE3DD0"/>
    <w:rsid w:val="00AE424A"/>
    <w:rsid w:val="00AE4622"/>
    <w:rsid w:val="00AE473F"/>
    <w:rsid w:val="00AE4BCC"/>
    <w:rsid w:val="00AE4C73"/>
    <w:rsid w:val="00AE5DF8"/>
    <w:rsid w:val="00AE6144"/>
    <w:rsid w:val="00AE6C71"/>
    <w:rsid w:val="00AE700E"/>
    <w:rsid w:val="00AE73C4"/>
    <w:rsid w:val="00AE7F2E"/>
    <w:rsid w:val="00AF0024"/>
    <w:rsid w:val="00AF0EA2"/>
    <w:rsid w:val="00AF1B8E"/>
    <w:rsid w:val="00AF1E8E"/>
    <w:rsid w:val="00AF28D4"/>
    <w:rsid w:val="00AF3096"/>
    <w:rsid w:val="00AF4250"/>
    <w:rsid w:val="00AF4338"/>
    <w:rsid w:val="00AF43F2"/>
    <w:rsid w:val="00AF4592"/>
    <w:rsid w:val="00AF4ED1"/>
    <w:rsid w:val="00AF4EE5"/>
    <w:rsid w:val="00AF529C"/>
    <w:rsid w:val="00AF65E5"/>
    <w:rsid w:val="00AF69D3"/>
    <w:rsid w:val="00AF6CEE"/>
    <w:rsid w:val="00B02323"/>
    <w:rsid w:val="00B02541"/>
    <w:rsid w:val="00B03D8E"/>
    <w:rsid w:val="00B03DCF"/>
    <w:rsid w:val="00B04CCF"/>
    <w:rsid w:val="00B04DED"/>
    <w:rsid w:val="00B04F66"/>
    <w:rsid w:val="00B051D6"/>
    <w:rsid w:val="00B05893"/>
    <w:rsid w:val="00B06827"/>
    <w:rsid w:val="00B06974"/>
    <w:rsid w:val="00B075B7"/>
    <w:rsid w:val="00B07838"/>
    <w:rsid w:val="00B07A08"/>
    <w:rsid w:val="00B07F5B"/>
    <w:rsid w:val="00B10275"/>
    <w:rsid w:val="00B102E6"/>
    <w:rsid w:val="00B1050F"/>
    <w:rsid w:val="00B1086A"/>
    <w:rsid w:val="00B10DFC"/>
    <w:rsid w:val="00B10FC0"/>
    <w:rsid w:val="00B1113F"/>
    <w:rsid w:val="00B113CC"/>
    <w:rsid w:val="00B11B67"/>
    <w:rsid w:val="00B11D6B"/>
    <w:rsid w:val="00B1232A"/>
    <w:rsid w:val="00B125A8"/>
    <w:rsid w:val="00B127C0"/>
    <w:rsid w:val="00B129A3"/>
    <w:rsid w:val="00B129AC"/>
    <w:rsid w:val="00B12BC9"/>
    <w:rsid w:val="00B12EC9"/>
    <w:rsid w:val="00B1302C"/>
    <w:rsid w:val="00B1326C"/>
    <w:rsid w:val="00B136E6"/>
    <w:rsid w:val="00B13C3C"/>
    <w:rsid w:val="00B13CC4"/>
    <w:rsid w:val="00B144B0"/>
    <w:rsid w:val="00B17160"/>
    <w:rsid w:val="00B17A12"/>
    <w:rsid w:val="00B205AA"/>
    <w:rsid w:val="00B20B75"/>
    <w:rsid w:val="00B20D07"/>
    <w:rsid w:val="00B20EEB"/>
    <w:rsid w:val="00B21018"/>
    <w:rsid w:val="00B212E0"/>
    <w:rsid w:val="00B21529"/>
    <w:rsid w:val="00B2181A"/>
    <w:rsid w:val="00B21869"/>
    <w:rsid w:val="00B229CE"/>
    <w:rsid w:val="00B22B0E"/>
    <w:rsid w:val="00B2310B"/>
    <w:rsid w:val="00B23576"/>
    <w:rsid w:val="00B23714"/>
    <w:rsid w:val="00B23A45"/>
    <w:rsid w:val="00B24405"/>
    <w:rsid w:val="00B24407"/>
    <w:rsid w:val="00B24885"/>
    <w:rsid w:val="00B2493A"/>
    <w:rsid w:val="00B24C74"/>
    <w:rsid w:val="00B25413"/>
    <w:rsid w:val="00B2547C"/>
    <w:rsid w:val="00B2574D"/>
    <w:rsid w:val="00B2580A"/>
    <w:rsid w:val="00B2590F"/>
    <w:rsid w:val="00B25CCC"/>
    <w:rsid w:val="00B25E79"/>
    <w:rsid w:val="00B25F7B"/>
    <w:rsid w:val="00B2634B"/>
    <w:rsid w:val="00B266D4"/>
    <w:rsid w:val="00B26C1E"/>
    <w:rsid w:val="00B26CC4"/>
    <w:rsid w:val="00B26FD7"/>
    <w:rsid w:val="00B3019F"/>
    <w:rsid w:val="00B30927"/>
    <w:rsid w:val="00B30BC1"/>
    <w:rsid w:val="00B31130"/>
    <w:rsid w:val="00B312C9"/>
    <w:rsid w:val="00B313B5"/>
    <w:rsid w:val="00B31957"/>
    <w:rsid w:val="00B31C5B"/>
    <w:rsid w:val="00B32780"/>
    <w:rsid w:val="00B32BEB"/>
    <w:rsid w:val="00B33756"/>
    <w:rsid w:val="00B338D0"/>
    <w:rsid w:val="00B33A7A"/>
    <w:rsid w:val="00B33A82"/>
    <w:rsid w:val="00B33C36"/>
    <w:rsid w:val="00B33C4D"/>
    <w:rsid w:val="00B35253"/>
    <w:rsid w:val="00B35A5C"/>
    <w:rsid w:val="00B35D81"/>
    <w:rsid w:val="00B362A8"/>
    <w:rsid w:val="00B36E58"/>
    <w:rsid w:val="00B37146"/>
    <w:rsid w:val="00B372A0"/>
    <w:rsid w:val="00B37A7B"/>
    <w:rsid w:val="00B37EDF"/>
    <w:rsid w:val="00B37F73"/>
    <w:rsid w:val="00B400EB"/>
    <w:rsid w:val="00B40DC5"/>
    <w:rsid w:val="00B40DF0"/>
    <w:rsid w:val="00B40E6C"/>
    <w:rsid w:val="00B419EF"/>
    <w:rsid w:val="00B41B01"/>
    <w:rsid w:val="00B41F49"/>
    <w:rsid w:val="00B420FA"/>
    <w:rsid w:val="00B42323"/>
    <w:rsid w:val="00B423DC"/>
    <w:rsid w:val="00B426D2"/>
    <w:rsid w:val="00B42AF8"/>
    <w:rsid w:val="00B42CE3"/>
    <w:rsid w:val="00B42EE1"/>
    <w:rsid w:val="00B434A4"/>
    <w:rsid w:val="00B438D1"/>
    <w:rsid w:val="00B43C18"/>
    <w:rsid w:val="00B43DC5"/>
    <w:rsid w:val="00B44023"/>
    <w:rsid w:val="00B4419E"/>
    <w:rsid w:val="00B441B7"/>
    <w:rsid w:val="00B441FB"/>
    <w:rsid w:val="00B442C0"/>
    <w:rsid w:val="00B46058"/>
    <w:rsid w:val="00B465AB"/>
    <w:rsid w:val="00B46EB8"/>
    <w:rsid w:val="00B47524"/>
    <w:rsid w:val="00B47811"/>
    <w:rsid w:val="00B50264"/>
    <w:rsid w:val="00B50B5B"/>
    <w:rsid w:val="00B51E77"/>
    <w:rsid w:val="00B52DBC"/>
    <w:rsid w:val="00B52E0E"/>
    <w:rsid w:val="00B53213"/>
    <w:rsid w:val="00B53346"/>
    <w:rsid w:val="00B5373D"/>
    <w:rsid w:val="00B53767"/>
    <w:rsid w:val="00B53794"/>
    <w:rsid w:val="00B5438B"/>
    <w:rsid w:val="00B54A64"/>
    <w:rsid w:val="00B54C58"/>
    <w:rsid w:val="00B54E51"/>
    <w:rsid w:val="00B5581E"/>
    <w:rsid w:val="00B5601C"/>
    <w:rsid w:val="00B5624E"/>
    <w:rsid w:val="00B564AC"/>
    <w:rsid w:val="00B56AA5"/>
    <w:rsid w:val="00B56CCE"/>
    <w:rsid w:val="00B56D23"/>
    <w:rsid w:val="00B571D4"/>
    <w:rsid w:val="00B57DF5"/>
    <w:rsid w:val="00B607AE"/>
    <w:rsid w:val="00B608C3"/>
    <w:rsid w:val="00B609A1"/>
    <w:rsid w:val="00B61726"/>
    <w:rsid w:val="00B63129"/>
    <w:rsid w:val="00B63837"/>
    <w:rsid w:val="00B63846"/>
    <w:rsid w:val="00B6385F"/>
    <w:rsid w:val="00B639CF"/>
    <w:rsid w:val="00B64171"/>
    <w:rsid w:val="00B6456D"/>
    <w:rsid w:val="00B64D79"/>
    <w:rsid w:val="00B65067"/>
    <w:rsid w:val="00B65AD9"/>
    <w:rsid w:val="00B6639C"/>
    <w:rsid w:val="00B67661"/>
    <w:rsid w:val="00B705C2"/>
    <w:rsid w:val="00B7062A"/>
    <w:rsid w:val="00B70BE7"/>
    <w:rsid w:val="00B70F61"/>
    <w:rsid w:val="00B71153"/>
    <w:rsid w:val="00B718DF"/>
    <w:rsid w:val="00B71947"/>
    <w:rsid w:val="00B72ADE"/>
    <w:rsid w:val="00B730CA"/>
    <w:rsid w:val="00B731E9"/>
    <w:rsid w:val="00B73494"/>
    <w:rsid w:val="00B73AC4"/>
    <w:rsid w:val="00B7483A"/>
    <w:rsid w:val="00B74FBD"/>
    <w:rsid w:val="00B74FFD"/>
    <w:rsid w:val="00B75461"/>
    <w:rsid w:val="00B75747"/>
    <w:rsid w:val="00B75A3B"/>
    <w:rsid w:val="00B760B1"/>
    <w:rsid w:val="00B761F4"/>
    <w:rsid w:val="00B7641C"/>
    <w:rsid w:val="00B766A9"/>
    <w:rsid w:val="00B76990"/>
    <w:rsid w:val="00B775E5"/>
    <w:rsid w:val="00B8006B"/>
    <w:rsid w:val="00B8015C"/>
    <w:rsid w:val="00B8129E"/>
    <w:rsid w:val="00B81995"/>
    <w:rsid w:val="00B82EB9"/>
    <w:rsid w:val="00B8397C"/>
    <w:rsid w:val="00B83BA0"/>
    <w:rsid w:val="00B83BEE"/>
    <w:rsid w:val="00B83C7A"/>
    <w:rsid w:val="00B84786"/>
    <w:rsid w:val="00B84968"/>
    <w:rsid w:val="00B849E2"/>
    <w:rsid w:val="00B85052"/>
    <w:rsid w:val="00B8580C"/>
    <w:rsid w:val="00B86086"/>
    <w:rsid w:val="00B90588"/>
    <w:rsid w:val="00B90865"/>
    <w:rsid w:val="00B919C3"/>
    <w:rsid w:val="00B9291E"/>
    <w:rsid w:val="00B93758"/>
    <w:rsid w:val="00B93804"/>
    <w:rsid w:val="00B93C4C"/>
    <w:rsid w:val="00B93EAD"/>
    <w:rsid w:val="00B94BB4"/>
    <w:rsid w:val="00B94CBC"/>
    <w:rsid w:val="00B95016"/>
    <w:rsid w:val="00B9534D"/>
    <w:rsid w:val="00B9545D"/>
    <w:rsid w:val="00B95715"/>
    <w:rsid w:val="00B95776"/>
    <w:rsid w:val="00B95CA3"/>
    <w:rsid w:val="00B9730F"/>
    <w:rsid w:val="00B973CB"/>
    <w:rsid w:val="00B974E4"/>
    <w:rsid w:val="00B9782E"/>
    <w:rsid w:val="00B97942"/>
    <w:rsid w:val="00B97FB0"/>
    <w:rsid w:val="00BA04A4"/>
    <w:rsid w:val="00BA1158"/>
    <w:rsid w:val="00BA13F8"/>
    <w:rsid w:val="00BA1998"/>
    <w:rsid w:val="00BA2E9E"/>
    <w:rsid w:val="00BA2EB2"/>
    <w:rsid w:val="00BA2F0D"/>
    <w:rsid w:val="00BA3B1C"/>
    <w:rsid w:val="00BA3F06"/>
    <w:rsid w:val="00BA3F7A"/>
    <w:rsid w:val="00BA45D0"/>
    <w:rsid w:val="00BA4AA4"/>
    <w:rsid w:val="00BA5C16"/>
    <w:rsid w:val="00BA5CC4"/>
    <w:rsid w:val="00BA68C3"/>
    <w:rsid w:val="00BA699C"/>
    <w:rsid w:val="00BA6A08"/>
    <w:rsid w:val="00BA71A2"/>
    <w:rsid w:val="00BA7291"/>
    <w:rsid w:val="00BA7326"/>
    <w:rsid w:val="00BB00C5"/>
    <w:rsid w:val="00BB017A"/>
    <w:rsid w:val="00BB019F"/>
    <w:rsid w:val="00BB0376"/>
    <w:rsid w:val="00BB080A"/>
    <w:rsid w:val="00BB0AE7"/>
    <w:rsid w:val="00BB1125"/>
    <w:rsid w:val="00BB1A15"/>
    <w:rsid w:val="00BB3222"/>
    <w:rsid w:val="00BB3609"/>
    <w:rsid w:val="00BB3616"/>
    <w:rsid w:val="00BB38A7"/>
    <w:rsid w:val="00BB3A18"/>
    <w:rsid w:val="00BB41E7"/>
    <w:rsid w:val="00BB4461"/>
    <w:rsid w:val="00BB458A"/>
    <w:rsid w:val="00BB469C"/>
    <w:rsid w:val="00BB4B2C"/>
    <w:rsid w:val="00BB5380"/>
    <w:rsid w:val="00BB5679"/>
    <w:rsid w:val="00BB58B6"/>
    <w:rsid w:val="00BB595C"/>
    <w:rsid w:val="00BB5A7D"/>
    <w:rsid w:val="00BB6951"/>
    <w:rsid w:val="00BB6EB3"/>
    <w:rsid w:val="00BC0C20"/>
    <w:rsid w:val="00BC0E70"/>
    <w:rsid w:val="00BC218F"/>
    <w:rsid w:val="00BC27AD"/>
    <w:rsid w:val="00BC2F6D"/>
    <w:rsid w:val="00BC336A"/>
    <w:rsid w:val="00BC4117"/>
    <w:rsid w:val="00BC4243"/>
    <w:rsid w:val="00BC44FE"/>
    <w:rsid w:val="00BC4718"/>
    <w:rsid w:val="00BC4F27"/>
    <w:rsid w:val="00BC5834"/>
    <w:rsid w:val="00BC5C53"/>
    <w:rsid w:val="00BC5EF2"/>
    <w:rsid w:val="00BC5F7E"/>
    <w:rsid w:val="00BC6E8A"/>
    <w:rsid w:val="00BC705F"/>
    <w:rsid w:val="00BC7F3D"/>
    <w:rsid w:val="00BD1292"/>
    <w:rsid w:val="00BD1D46"/>
    <w:rsid w:val="00BD22CD"/>
    <w:rsid w:val="00BD2467"/>
    <w:rsid w:val="00BD31E6"/>
    <w:rsid w:val="00BD344B"/>
    <w:rsid w:val="00BD3E45"/>
    <w:rsid w:val="00BD471E"/>
    <w:rsid w:val="00BD5192"/>
    <w:rsid w:val="00BD6195"/>
    <w:rsid w:val="00BD6911"/>
    <w:rsid w:val="00BD6B64"/>
    <w:rsid w:val="00BD6B7F"/>
    <w:rsid w:val="00BD6B8F"/>
    <w:rsid w:val="00BD6D87"/>
    <w:rsid w:val="00BD6E9A"/>
    <w:rsid w:val="00BD762C"/>
    <w:rsid w:val="00BD7750"/>
    <w:rsid w:val="00BE026D"/>
    <w:rsid w:val="00BE0B05"/>
    <w:rsid w:val="00BE0E30"/>
    <w:rsid w:val="00BE1400"/>
    <w:rsid w:val="00BE16D7"/>
    <w:rsid w:val="00BE2BB9"/>
    <w:rsid w:val="00BE2CAF"/>
    <w:rsid w:val="00BE2D7C"/>
    <w:rsid w:val="00BE3407"/>
    <w:rsid w:val="00BE3636"/>
    <w:rsid w:val="00BE3FFE"/>
    <w:rsid w:val="00BE48D2"/>
    <w:rsid w:val="00BE49BC"/>
    <w:rsid w:val="00BE4E26"/>
    <w:rsid w:val="00BE51A7"/>
    <w:rsid w:val="00BE621F"/>
    <w:rsid w:val="00BE6904"/>
    <w:rsid w:val="00BE6AF9"/>
    <w:rsid w:val="00BE6C72"/>
    <w:rsid w:val="00BE7173"/>
    <w:rsid w:val="00BE758F"/>
    <w:rsid w:val="00BE7A86"/>
    <w:rsid w:val="00BE7E5E"/>
    <w:rsid w:val="00BE7F2A"/>
    <w:rsid w:val="00BE7F80"/>
    <w:rsid w:val="00BF12C8"/>
    <w:rsid w:val="00BF17DB"/>
    <w:rsid w:val="00BF1BA2"/>
    <w:rsid w:val="00BF1FA6"/>
    <w:rsid w:val="00BF23E5"/>
    <w:rsid w:val="00BF2806"/>
    <w:rsid w:val="00BF2855"/>
    <w:rsid w:val="00BF28B5"/>
    <w:rsid w:val="00BF3417"/>
    <w:rsid w:val="00BF60C2"/>
    <w:rsid w:val="00BF61CB"/>
    <w:rsid w:val="00BF62B7"/>
    <w:rsid w:val="00BF6399"/>
    <w:rsid w:val="00BF6EDF"/>
    <w:rsid w:val="00BF7E73"/>
    <w:rsid w:val="00BF7EC0"/>
    <w:rsid w:val="00C00383"/>
    <w:rsid w:val="00C003F3"/>
    <w:rsid w:val="00C0054A"/>
    <w:rsid w:val="00C008FE"/>
    <w:rsid w:val="00C009B3"/>
    <w:rsid w:val="00C009D3"/>
    <w:rsid w:val="00C016FF"/>
    <w:rsid w:val="00C01764"/>
    <w:rsid w:val="00C0276B"/>
    <w:rsid w:val="00C0373C"/>
    <w:rsid w:val="00C037B5"/>
    <w:rsid w:val="00C03F13"/>
    <w:rsid w:val="00C03F9D"/>
    <w:rsid w:val="00C0473D"/>
    <w:rsid w:val="00C04915"/>
    <w:rsid w:val="00C050FE"/>
    <w:rsid w:val="00C0554D"/>
    <w:rsid w:val="00C05851"/>
    <w:rsid w:val="00C06168"/>
    <w:rsid w:val="00C062A3"/>
    <w:rsid w:val="00C068E0"/>
    <w:rsid w:val="00C06D16"/>
    <w:rsid w:val="00C07382"/>
    <w:rsid w:val="00C07679"/>
    <w:rsid w:val="00C07919"/>
    <w:rsid w:val="00C102BD"/>
    <w:rsid w:val="00C10D23"/>
    <w:rsid w:val="00C11CC4"/>
    <w:rsid w:val="00C1220B"/>
    <w:rsid w:val="00C126BA"/>
    <w:rsid w:val="00C128BF"/>
    <w:rsid w:val="00C12AE1"/>
    <w:rsid w:val="00C12C22"/>
    <w:rsid w:val="00C13D4A"/>
    <w:rsid w:val="00C13E0E"/>
    <w:rsid w:val="00C1408C"/>
    <w:rsid w:val="00C1446D"/>
    <w:rsid w:val="00C145A5"/>
    <w:rsid w:val="00C14B7B"/>
    <w:rsid w:val="00C155B7"/>
    <w:rsid w:val="00C15B7E"/>
    <w:rsid w:val="00C15BAE"/>
    <w:rsid w:val="00C15E63"/>
    <w:rsid w:val="00C1606A"/>
    <w:rsid w:val="00C16747"/>
    <w:rsid w:val="00C169A7"/>
    <w:rsid w:val="00C16BA8"/>
    <w:rsid w:val="00C16EB2"/>
    <w:rsid w:val="00C17288"/>
    <w:rsid w:val="00C17CB1"/>
    <w:rsid w:val="00C205D4"/>
    <w:rsid w:val="00C2091A"/>
    <w:rsid w:val="00C209F0"/>
    <w:rsid w:val="00C210D5"/>
    <w:rsid w:val="00C21709"/>
    <w:rsid w:val="00C21B24"/>
    <w:rsid w:val="00C21B6F"/>
    <w:rsid w:val="00C21C21"/>
    <w:rsid w:val="00C22462"/>
    <w:rsid w:val="00C22850"/>
    <w:rsid w:val="00C22DF5"/>
    <w:rsid w:val="00C23F3A"/>
    <w:rsid w:val="00C24175"/>
    <w:rsid w:val="00C243E7"/>
    <w:rsid w:val="00C24670"/>
    <w:rsid w:val="00C249FE"/>
    <w:rsid w:val="00C24C17"/>
    <w:rsid w:val="00C24EDE"/>
    <w:rsid w:val="00C2509F"/>
    <w:rsid w:val="00C2567F"/>
    <w:rsid w:val="00C2618F"/>
    <w:rsid w:val="00C2631B"/>
    <w:rsid w:val="00C26490"/>
    <w:rsid w:val="00C26DE2"/>
    <w:rsid w:val="00C274AF"/>
    <w:rsid w:val="00C276C0"/>
    <w:rsid w:val="00C27849"/>
    <w:rsid w:val="00C27A13"/>
    <w:rsid w:val="00C27B93"/>
    <w:rsid w:val="00C27E12"/>
    <w:rsid w:val="00C30485"/>
    <w:rsid w:val="00C3095A"/>
    <w:rsid w:val="00C30BFA"/>
    <w:rsid w:val="00C30E40"/>
    <w:rsid w:val="00C3130A"/>
    <w:rsid w:val="00C31BA8"/>
    <w:rsid w:val="00C31F9F"/>
    <w:rsid w:val="00C32517"/>
    <w:rsid w:val="00C33060"/>
    <w:rsid w:val="00C333B5"/>
    <w:rsid w:val="00C353CE"/>
    <w:rsid w:val="00C35D11"/>
    <w:rsid w:val="00C35F1B"/>
    <w:rsid w:val="00C36377"/>
    <w:rsid w:val="00C36686"/>
    <w:rsid w:val="00C366F5"/>
    <w:rsid w:val="00C36B6B"/>
    <w:rsid w:val="00C373D2"/>
    <w:rsid w:val="00C37D5A"/>
    <w:rsid w:val="00C40005"/>
    <w:rsid w:val="00C4024E"/>
    <w:rsid w:val="00C403F8"/>
    <w:rsid w:val="00C406C7"/>
    <w:rsid w:val="00C4099E"/>
    <w:rsid w:val="00C42D11"/>
    <w:rsid w:val="00C431C6"/>
    <w:rsid w:val="00C436E3"/>
    <w:rsid w:val="00C43AE9"/>
    <w:rsid w:val="00C43F88"/>
    <w:rsid w:val="00C43FA7"/>
    <w:rsid w:val="00C465DD"/>
    <w:rsid w:val="00C46A87"/>
    <w:rsid w:val="00C46BDD"/>
    <w:rsid w:val="00C477C9"/>
    <w:rsid w:val="00C4785E"/>
    <w:rsid w:val="00C47A36"/>
    <w:rsid w:val="00C500F8"/>
    <w:rsid w:val="00C5017C"/>
    <w:rsid w:val="00C503EA"/>
    <w:rsid w:val="00C50675"/>
    <w:rsid w:val="00C50FB3"/>
    <w:rsid w:val="00C51303"/>
    <w:rsid w:val="00C529CD"/>
    <w:rsid w:val="00C52C98"/>
    <w:rsid w:val="00C52DB8"/>
    <w:rsid w:val="00C52DDD"/>
    <w:rsid w:val="00C52E00"/>
    <w:rsid w:val="00C52EE3"/>
    <w:rsid w:val="00C5309F"/>
    <w:rsid w:val="00C530F2"/>
    <w:rsid w:val="00C5368B"/>
    <w:rsid w:val="00C53A85"/>
    <w:rsid w:val="00C53DA6"/>
    <w:rsid w:val="00C54E98"/>
    <w:rsid w:val="00C55470"/>
    <w:rsid w:val="00C555BC"/>
    <w:rsid w:val="00C5782C"/>
    <w:rsid w:val="00C5788D"/>
    <w:rsid w:val="00C57CB4"/>
    <w:rsid w:val="00C57FF2"/>
    <w:rsid w:val="00C60881"/>
    <w:rsid w:val="00C60A76"/>
    <w:rsid w:val="00C60AB5"/>
    <w:rsid w:val="00C60D24"/>
    <w:rsid w:val="00C62511"/>
    <w:rsid w:val="00C6254E"/>
    <w:rsid w:val="00C62725"/>
    <w:rsid w:val="00C62930"/>
    <w:rsid w:val="00C62E9D"/>
    <w:rsid w:val="00C63212"/>
    <w:rsid w:val="00C6356B"/>
    <w:rsid w:val="00C63650"/>
    <w:rsid w:val="00C63946"/>
    <w:rsid w:val="00C63EA8"/>
    <w:rsid w:val="00C642AA"/>
    <w:rsid w:val="00C64622"/>
    <w:rsid w:val="00C6493C"/>
    <w:rsid w:val="00C64C7D"/>
    <w:rsid w:val="00C65408"/>
    <w:rsid w:val="00C65B56"/>
    <w:rsid w:val="00C65BB6"/>
    <w:rsid w:val="00C663D3"/>
    <w:rsid w:val="00C66D36"/>
    <w:rsid w:val="00C670D4"/>
    <w:rsid w:val="00C677B0"/>
    <w:rsid w:val="00C67DFA"/>
    <w:rsid w:val="00C701E2"/>
    <w:rsid w:val="00C705E4"/>
    <w:rsid w:val="00C712BB"/>
    <w:rsid w:val="00C71376"/>
    <w:rsid w:val="00C720C7"/>
    <w:rsid w:val="00C729BE"/>
    <w:rsid w:val="00C73489"/>
    <w:rsid w:val="00C737B7"/>
    <w:rsid w:val="00C7387E"/>
    <w:rsid w:val="00C73ED1"/>
    <w:rsid w:val="00C74E63"/>
    <w:rsid w:val="00C7567F"/>
    <w:rsid w:val="00C75897"/>
    <w:rsid w:val="00C772D0"/>
    <w:rsid w:val="00C7766B"/>
    <w:rsid w:val="00C777E4"/>
    <w:rsid w:val="00C805B9"/>
    <w:rsid w:val="00C80988"/>
    <w:rsid w:val="00C80BB4"/>
    <w:rsid w:val="00C81C9B"/>
    <w:rsid w:val="00C81DBB"/>
    <w:rsid w:val="00C82C7B"/>
    <w:rsid w:val="00C841E9"/>
    <w:rsid w:val="00C84829"/>
    <w:rsid w:val="00C84E31"/>
    <w:rsid w:val="00C85050"/>
    <w:rsid w:val="00C85052"/>
    <w:rsid w:val="00C8547B"/>
    <w:rsid w:val="00C8683B"/>
    <w:rsid w:val="00C871AC"/>
    <w:rsid w:val="00C87A1A"/>
    <w:rsid w:val="00C90197"/>
    <w:rsid w:val="00C902A2"/>
    <w:rsid w:val="00C90378"/>
    <w:rsid w:val="00C90388"/>
    <w:rsid w:val="00C90414"/>
    <w:rsid w:val="00C90DAF"/>
    <w:rsid w:val="00C91353"/>
    <w:rsid w:val="00C91BAB"/>
    <w:rsid w:val="00C92524"/>
    <w:rsid w:val="00C92C04"/>
    <w:rsid w:val="00C9301D"/>
    <w:rsid w:val="00C94033"/>
    <w:rsid w:val="00C94A6E"/>
    <w:rsid w:val="00C94CA3"/>
    <w:rsid w:val="00C9541A"/>
    <w:rsid w:val="00C95470"/>
    <w:rsid w:val="00C95DCF"/>
    <w:rsid w:val="00C95FB6"/>
    <w:rsid w:val="00C95FCA"/>
    <w:rsid w:val="00C96102"/>
    <w:rsid w:val="00C965C5"/>
    <w:rsid w:val="00C96D73"/>
    <w:rsid w:val="00C96DB4"/>
    <w:rsid w:val="00C9712C"/>
    <w:rsid w:val="00C97231"/>
    <w:rsid w:val="00C974AC"/>
    <w:rsid w:val="00C97B58"/>
    <w:rsid w:val="00C97DD3"/>
    <w:rsid w:val="00C97E51"/>
    <w:rsid w:val="00CA0008"/>
    <w:rsid w:val="00CA0542"/>
    <w:rsid w:val="00CA15FA"/>
    <w:rsid w:val="00CA18A5"/>
    <w:rsid w:val="00CA18AB"/>
    <w:rsid w:val="00CA1FBA"/>
    <w:rsid w:val="00CA228B"/>
    <w:rsid w:val="00CA2626"/>
    <w:rsid w:val="00CA29A6"/>
    <w:rsid w:val="00CA2D93"/>
    <w:rsid w:val="00CA3D4B"/>
    <w:rsid w:val="00CA3F1A"/>
    <w:rsid w:val="00CA4075"/>
    <w:rsid w:val="00CA4381"/>
    <w:rsid w:val="00CA4411"/>
    <w:rsid w:val="00CA4817"/>
    <w:rsid w:val="00CA631A"/>
    <w:rsid w:val="00CA6C32"/>
    <w:rsid w:val="00CA6CD2"/>
    <w:rsid w:val="00CA771E"/>
    <w:rsid w:val="00CA7CDE"/>
    <w:rsid w:val="00CA7F8D"/>
    <w:rsid w:val="00CB11E0"/>
    <w:rsid w:val="00CB1B62"/>
    <w:rsid w:val="00CB2177"/>
    <w:rsid w:val="00CB27E4"/>
    <w:rsid w:val="00CB2A96"/>
    <w:rsid w:val="00CB2E7D"/>
    <w:rsid w:val="00CB3369"/>
    <w:rsid w:val="00CB3A05"/>
    <w:rsid w:val="00CB3B33"/>
    <w:rsid w:val="00CB415A"/>
    <w:rsid w:val="00CB48BF"/>
    <w:rsid w:val="00CB4AC0"/>
    <w:rsid w:val="00CB50BD"/>
    <w:rsid w:val="00CB5EE0"/>
    <w:rsid w:val="00CB6449"/>
    <w:rsid w:val="00CB64BD"/>
    <w:rsid w:val="00CB672E"/>
    <w:rsid w:val="00CB6C3D"/>
    <w:rsid w:val="00CB70B9"/>
    <w:rsid w:val="00CB74C7"/>
    <w:rsid w:val="00CB777C"/>
    <w:rsid w:val="00CB7CFA"/>
    <w:rsid w:val="00CC007A"/>
    <w:rsid w:val="00CC1464"/>
    <w:rsid w:val="00CC15FA"/>
    <w:rsid w:val="00CC2BDD"/>
    <w:rsid w:val="00CC2ECD"/>
    <w:rsid w:val="00CC3C50"/>
    <w:rsid w:val="00CC4071"/>
    <w:rsid w:val="00CC446F"/>
    <w:rsid w:val="00CC44E7"/>
    <w:rsid w:val="00CC466F"/>
    <w:rsid w:val="00CC4E33"/>
    <w:rsid w:val="00CC52DF"/>
    <w:rsid w:val="00CC5721"/>
    <w:rsid w:val="00CC597C"/>
    <w:rsid w:val="00CC6530"/>
    <w:rsid w:val="00CC68A5"/>
    <w:rsid w:val="00CC6BC7"/>
    <w:rsid w:val="00CC6C82"/>
    <w:rsid w:val="00CC714A"/>
    <w:rsid w:val="00CC725A"/>
    <w:rsid w:val="00CC76D6"/>
    <w:rsid w:val="00CC794D"/>
    <w:rsid w:val="00CC79F3"/>
    <w:rsid w:val="00CD0627"/>
    <w:rsid w:val="00CD06FF"/>
    <w:rsid w:val="00CD1889"/>
    <w:rsid w:val="00CD192F"/>
    <w:rsid w:val="00CD19E4"/>
    <w:rsid w:val="00CD1E0F"/>
    <w:rsid w:val="00CD24E5"/>
    <w:rsid w:val="00CD2C01"/>
    <w:rsid w:val="00CD2C77"/>
    <w:rsid w:val="00CD41D3"/>
    <w:rsid w:val="00CD43B8"/>
    <w:rsid w:val="00CD4AAB"/>
    <w:rsid w:val="00CD4C6D"/>
    <w:rsid w:val="00CD4E6E"/>
    <w:rsid w:val="00CD5697"/>
    <w:rsid w:val="00CD6180"/>
    <w:rsid w:val="00CD65CF"/>
    <w:rsid w:val="00CD7DDE"/>
    <w:rsid w:val="00CD7FDC"/>
    <w:rsid w:val="00CE0180"/>
    <w:rsid w:val="00CE09BD"/>
    <w:rsid w:val="00CE1070"/>
    <w:rsid w:val="00CE109A"/>
    <w:rsid w:val="00CE1444"/>
    <w:rsid w:val="00CE17D8"/>
    <w:rsid w:val="00CE253D"/>
    <w:rsid w:val="00CE2570"/>
    <w:rsid w:val="00CE2821"/>
    <w:rsid w:val="00CE2E70"/>
    <w:rsid w:val="00CE2F1A"/>
    <w:rsid w:val="00CE3F26"/>
    <w:rsid w:val="00CE44E9"/>
    <w:rsid w:val="00CE4993"/>
    <w:rsid w:val="00CE4D1D"/>
    <w:rsid w:val="00CE5023"/>
    <w:rsid w:val="00CE5C53"/>
    <w:rsid w:val="00CE6068"/>
    <w:rsid w:val="00CE6387"/>
    <w:rsid w:val="00CE6589"/>
    <w:rsid w:val="00CE6A13"/>
    <w:rsid w:val="00CE6B5D"/>
    <w:rsid w:val="00CE6B9F"/>
    <w:rsid w:val="00CE6BD7"/>
    <w:rsid w:val="00CE7FD2"/>
    <w:rsid w:val="00CF0406"/>
    <w:rsid w:val="00CF0911"/>
    <w:rsid w:val="00CF1988"/>
    <w:rsid w:val="00CF198B"/>
    <w:rsid w:val="00CF1FBB"/>
    <w:rsid w:val="00CF223F"/>
    <w:rsid w:val="00CF2AC2"/>
    <w:rsid w:val="00CF374F"/>
    <w:rsid w:val="00CF3EB9"/>
    <w:rsid w:val="00CF4389"/>
    <w:rsid w:val="00CF4861"/>
    <w:rsid w:val="00CF4A36"/>
    <w:rsid w:val="00CF526D"/>
    <w:rsid w:val="00CF5465"/>
    <w:rsid w:val="00CF58FE"/>
    <w:rsid w:val="00CF5F0D"/>
    <w:rsid w:val="00CF6018"/>
    <w:rsid w:val="00CF6498"/>
    <w:rsid w:val="00CF6534"/>
    <w:rsid w:val="00CF66C8"/>
    <w:rsid w:val="00CF6B12"/>
    <w:rsid w:val="00CF70DA"/>
    <w:rsid w:val="00CF7111"/>
    <w:rsid w:val="00CF72DE"/>
    <w:rsid w:val="00CF75F4"/>
    <w:rsid w:val="00CF77A9"/>
    <w:rsid w:val="00CF7E0C"/>
    <w:rsid w:val="00D0040D"/>
    <w:rsid w:val="00D00DA8"/>
    <w:rsid w:val="00D01050"/>
    <w:rsid w:val="00D016B9"/>
    <w:rsid w:val="00D020E9"/>
    <w:rsid w:val="00D02BFC"/>
    <w:rsid w:val="00D02D06"/>
    <w:rsid w:val="00D0329B"/>
    <w:rsid w:val="00D03639"/>
    <w:rsid w:val="00D03C96"/>
    <w:rsid w:val="00D04968"/>
    <w:rsid w:val="00D04C28"/>
    <w:rsid w:val="00D05FBD"/>
    <w:rsid w:val="00D0622C"/>
    <w:rsid w:val="00D06663"/>
    <w:rsid w:val="00D0728D"/>
    <w:rsid w:val="00D07702"/>
    <w:rsid w:val="00D0790A"/>
    <w:rsid w:val="00D07C22"/>
    <w:rsid w:val="00D107C2"/>
    <w:rsid w:val="00D11186"/>
    <w:rsid w:val="00D12865"/>
    <w:rsid w:val="00D12944"/>
    <w:rsid w:val="00D12F40"/>
    <w:rsid w:val="00D13445"/>
    <w:rsid w:val="00D1360D"/>
    <w:rsid w:val="00D13E41"/>
    <w:rsid w:val="00D14112"/>
    <w:rsid w:val="00D1413B"/>
    <w:rsid w:val="00D148B3"/>
    <w:rsid w:val="00D15176"/>
    <w:rsid w:val="00D151E1"/>
    <w:rsid w:val="00D1550A"/>
    <w:rsid w:val="00D1630E"/>
    <w:rsid w:val="00D16362"/>
    <w:rsid w:val="00D1660A"/>
    <w:rsid w:val="00D16C12"/>
    <w:rsid w:val="00D16C96"/>
    <w:rsid w:val="00D1745D"/>
    <w:rsid w:val="00D176A3"/>
    <w:rsid w:val="00D17DF3"/>
    <w:rsid w:val="00D21384"/>
    <w:rsid w:val="00D217B0"/>
    <w:rsid w:val="00D2216F"/>
    <w:rsid w:val="00D223EF"/>
    <w:rsid w:val="00D226AB"/>
    <w:rsid w:val="00D23786"/>
    <w:rsid w:val="00D23B54"/>
    <w:rsid w:val="00D23CD1"/>
    <w:rsid w:val="00D2431B"/>
    <w:rsid w:val="00D24856"/>
    <w:rsid w:val="00D24BC2"/>
    <w:rsid w:val="00D24C49"/>
    <w:rsid w:val="00D24CD3"/>
    <w:rsid w:val="00D24D92"/>
    <w:rsid w:val="00D25092"/>
    <w:rsid w:val="00D2511E"/>
    <w:rsid w:val="00D2520E"/>
    <w:rsid w:val="00D255D5"/>
    <w:rsid w:val="00D25FC3"/>
    <w:rsid w:val="00D263B3"/>
    <w:rsid w:val="00D265C4"/>
    <w:rsid w:val="00D26E47"/>
    <w:rsid w:val="00D30811"/>
    <w:rsid w:val="00D30E31"/>
    <w:rsid w:val="00D3241E"/>
    <w:rsid w:val="00D32D72"/>
    <w:rsid w:val="00D33064"/>
    <w:rsid w:val="00D3307A"/>
    <w:rsid w:val="00D335E9"/>
    <w:rsid w:val="00D3367E"/>
    <w:rsid w:val="00D33A9D"/>
    <w:rsid w:val="00D33B5B"/>
    <w:rsid w:val="00D33E43"/>
    <w:rsid w:val="00D342EE"/>
    <w:rsid w:val="00D343DF"/>
    <w:rsid w:val="00D34A06"/>
    <w:rsid w:val="00D34DF2"/>
    <w:rsid w:val="00D3520A"/>
    <w:rsid w:val="00D35910"/>
    <w:rsid w:val="00D35BAC"/>
    <w:rsid w:val="00D36344"/>
    <w:rsid w:val="00D36B5D"/>
    <w:rsid w:val="00D36F8E"/>
    <w:rsid w:val="00D37129"/>
    <w:rsid w:val="00D37502"/>
    <w:rsid w:val="00D37D19"/>
    <w:rsid w:val="00D404C2"/>
    <w:rsid w:val="00D4107A"/>
    <w:rsid w:val="00D41416"/>
    <w:rsid w:val="00D41F90"/>
    <w:rsid w:val="00D420D8"/>
    <w:rsid w:val="00D42352"/>
    <w:rsid w:val="00D4256E"/>
    <w:rsid w:val="00D4309A"/>
    <w:rsid w:val="00D433F1"/>
    <w:rsid w:val="00D437FE"/>
    <w:rsid w:val="00D44353"/>
    <w:rsid w:val="00D445EC"/>
    <w:rsid w:val="00D448C8"/>
    <w:rsid w:val="00D44E12"/>
    <w:rsid w:val="00D453D8"/>
    <w:rsid w:val="00D45924"/>
    <w:rsid w:val="00D4665C"/>
    <w:rsid w:val="00D46E3A"/>
    <w:rsid w:val="00D46FEA"/>
    <w:rsid w:val="00D47361"/>
    <w:rsid w:val="00D47921"/>
    <w:rsid w:val="00D47E1D"/>
    <w:rsid w:val="00D5085D"/>
    <w:rsid w:val="00D518DC"/>
    <w:rsid w:val="00D51CAB"/>
    <w:rsid w:val="00D52068"/>
    <w:rsid w:val="00D522CA"/>
    <w:rsid w:val="00D5279A"/>
    <w:rsid w:val="00D52F05"/>
    <w:rsid w:val="00D535BE"/>
    <w:rsid w:val="00D540F6"/>
    <w:rsid w:val="00D543EB"/>
    <w:rsid w:val="00D545EA"/>
    <w:rsid w:val="00D54A9D"/>
    <w:rsid w:val="00D55071"/>
    <w:rsid w:val="00D5557C"/>
    <w:rsid w:val="00D55BD8"/>
    <w:rsid w:val="00D56107"/>
    <w:rsid w:val="00D561BB"/>
    <w:rsid w:val="00D57CA6"/>
    <w:rsid w:val="00D600CE"/>
    <w:rsid w:val="00D61594"/>
    <w:rsid w:val="00D61656"/>
    <w:rsid w:val="00D616B1"/>
    <w:rsid w:val="00D61C6D"/>
    <w:rsid w:val="00D61DF1"/>
    <w:rsid w:val="00D62E4D"/>
    <w:rsid w:val="00D63003"/>
    <w:rsid w:val="00D632DC"/>
    <w:rsid w:val="00D63521"/>
    <w:rsid w:val="00D636FE"/>
    <w:rsid w:val="00D63A4A"/>
    <w:rsid w:val="00D653CA"/>
    <w:rsid w:val="00D65B24"/>
    <w:rsid w:val="00D6737B"/>
    <w:rsid w:val="00D67469"/>
    <w:rsid w:val="00D674E3"/>
    <w:rsid w:val="00D67C95"/>
    <w:rsid w:val="00D703EC"/>
    <w:rsid w:val="00D70465"/>
    <w:rsid w:val="00D70480"/>
    <w:rsid w:val="00D7075B"/>
    <w:rsid w:val="00D707E7"/>
    <w:rsid w:val="00D711B7"/>
    <w:rsid w:val="00D71B55"/>
    <w:rsid w:val="00D71CA6"/>
    <w:rsid w:val="00D7219B"/>
    <w:rsid w:val="00D72C7D"/>
    <w:rsid w:val="00D72F7B"/>
    <w:rsid w:val="00D73265"/>
    <w:rsid w:val="00D7333D"/>
    <w:rsid w:val="00D7346B"/>
    <w:rsid w:val="00D741EB"/>
    <w:rsid w:val="00D742B7"/>
    <w:rsid w:val="00D74485"/>
    <w:rsid w:val="00D74904"/>
    <w:rsid w:val="00D7493D"/>
    <w:rsid w:val="00D75A47"/>
    <w:rsid w:val="00D75EB9"/>
    <w:rsid w:val="00D7607E"/>
    <w:rsid w:val="00D76ECC"/>
    <w:rsid w:val="00D77041"/>
    <w:rsid w:val="00D77150"/>
    <w:rsid w:val="00D7716B"/>
    <w:rsid w:val="00D774B5"/>
    <w:rsid w:val="00D777CB"/>
    <w:rsid w:val="00D77C39"/>
    <w:rsid w:val="00D77F29"/>
    <w:rsid w:val="00D80893"/>
    <w:rsid w:val="00D80A20"/>
    <w:rsid w:val="00D80C91"/>
    <w:rsid w:val="00D81049"/>
    <w:rsid w:val="00D8167F"/>
    <w:rsid w:val="00D81E7B"/>
    <w:rsid w:val="00D8210A"/>
    <w:rsid w:val="00D83040"/>
    <w:rsid w:val="00D8351F"/>
    <w:rsid w:val="00D83924"/>
    <w:rsid w:val="00D83D9F"/>
    <w:rsid w:val="00D83FEA"/>
    <w:rsid w:val="00D8534E"/>
    <w:rsid w:val="00D856A8"/>
    <w:rsid w:val="00D85C0E"/>
    <w:rsid w:val="00D86191"/>
    <w:rsid w:val="00D865C3"/>
    <w:rsid w:val="00D866D5"/>
    <w:rsid w:val="00D8764E"/>
    <w:rsid w:val="00D87E10"/>
    <w:rsid w:val="00D90088"/>
    <w:rsid w:val="00D90133"/>
    <w:rsid w:val="00D901DA"/>
    <w:rsid w:val="00D905CF"/>
    <w:rsid w:val="00D90DB0"/>
    <w:rsid w:val="00D91930"/>
    <w:rsid w:val="00D91E7D"/>
    <w:rsid w:val="00D92636"/>
    <w:rsid w:val="00D92F53"/>
    <w:rsid w:val="00D92FDF"/>
    <w:rsid w:val="00D9341C"/>
    <w:rsid w:val="00D9409A"/>
    <w:rsid w:val="00D942FC"/>
    <w:rsid w:val="00D9475D"/>
    <w:rsid w:val="00D9487A"/>
    <w:rsid w:val="00D950B3"/>
    <w:rsid w:val="00D952CF"/>
    <w:rsid w:val="00D95729"/>
    <w:rsid w:val="00D95AC4"/>
    <w:rsid w:val="00D95B03"/>
    <w:rsid w:val="00D95D03"/>
    <w:rsid w:val="00D96009"/>
    <w:rsid w:val="00D961AB"/>
    <w:rsid w:val="00D963DF"/>
    <w:rsid w:val="00D96488"/>
    <w:rsid w:val="00D9669B"/>
    <w:rsid w:val="00D96B78"/>
    <w:rsid w:val="00D96FF8"/>
    <w:rsid w:val="00D97078"/>
    <w:rsid w:val="00D9788C"/>
    <w:rsid w:val="00D97F67"/>
    <w:rsid w:val="00DA0224"/>
    <w:rsid w:val="00DA0234"/>
    <w:rsid w:val="00DA0357"/>
    <w:rsid w:val="00DA08E2"/>
    <w:rsid w:val="00DA09F8"/>
    <w:rsid w:val="00DA1368"/>
    <w:rsid w:val="00DA1583"/>
    <w:rsid w:val="00DA1FC8"/>
    <w:rsid w:val="00DA213E"/>
    <w:rsid w:val="00DA226D"/>
    <w:rsid w:val="00DA2796"/>
    <w:rsid w:val="00DA27A1"/>
    <w:rsid w:val="00DA2F60"/>
    <w:rsid w:val="00DA2F94"/>
    <w:rsid w:val="00DA35A5"/>
    <w:rsid w:val="00DA3CEA"/>
    <w:rsid w:val="00DA41B9"/>
    <w:rsid w:val="00DA435C"/>
    <w:rsid w:val="00DA45DE"/>
    <w:rsid w:val="00DA4646"/>
    <w:rsid w:val="00DA4895"/>
    <w:rsid w:val="00DA5D45"/>
    <w:rsid w:val="00DA5FD9"/>
    <w:rsid w:val="00DA6CBF"/>
    <w:rsid w:val="00DA70BB"/>
    <w:rsid w:val="00DB0719"/>
    <w:rsid w:val="00DB077A"/>
    <w:rsid w:val="00DB09D7"/>
    <w:rsid w:val="00DB0A25"/>
    <w:rsid w:val="00DB0AFA"/>
    <w:rsid w:val="00DB0BC1"/>
    <w:rsid w:val="00DB1210"/>
    <w:rsid w:val="00DB199C"/>
    <w:rsid w:val="00DB1A4D"/>
    <w:rsid w:val="00DB1B3A"/>
    <w:rsid w:val="00DB200D"/>
    <w:rsid w:val="00DB20C5"/>
    <w:rsid w:val="00DB27A2"/>
    <w:rsid w:val="00DB2852"/>
    <w:rsid w:val="00DB2CEF"/>
    <w:rsid w:val="00DB365F"/>
    <w:rsid w:val="00DB3942"/>
    <w:rsid w:val="00DB45EB"/>
    <w:rsid w:val="00DB47E9"/>
    <w:rsid w:val="00DB4D50"/>
    <w:rsid w:val="00DB57E2"/>
    <w:rsid w:val="00DB5A13"/>
    <w:rsid w:val="00DB6ACC"/>
    <w:rsid w:val="00DB7109"/>
    <w:rsid w:val="00DC00CD"/>
    <w:rsid w:val="00DC0E5F"/>
    <w:rsid w:val="00DC173F"/>
    <w:rsid w:val="00DC1CE2"/>
    <w:rsid w:val="00DC26A2"/>
    <w:rsid w:val="00DC2A16"/>
    <w:rsid w:val="00DC2B20"/>
    <w:rsid w:val="00DC2F44"/>
    <w:rsid w:val="00DC31C6"/>
    <w:rsid w:val="00DC352F"/>
    <w:rsid w:val="00DC393C"/>
    <w:rsid w:val="00DC3B44"/>
    <w:rsid w:val="00DC406D"/>
    <w:rsid w:val="00DC40AE"/>
    <w:rsid w:val="00DC40DC"/>
    <w:rsid w:val="00DC4453"/>
    <w:rsid w:val="00DC45D6"/>
    <w:rsid w:val="00DC48BB"/>
    <w:rsid w:val="00DC50E1"/>
    <w:rsid w:val="00DC5252"/>
    <w:rsid w:val="00DC6CA1"/>
    <w:rsid w:val="00DC7CF8"/>
    <w:rsid w:val="00DD0612"/>
    <w:rsid w:val="00DD0887"/>
    <w:rsid w:val="00DD14A5"/>
    <w:rsid w:val="00DD1CD8"/>
    <w:rsid w:val="00DD2466"/>
    <w:rsid w:val="00DD2702"/>
    <w:rsid w:val="00DD27F6"/>
    <w:rsid w:val="00DD2D79"/>
    <w:rsid w:val="00DD2F99"/>
    <w:rsid w:val="00DD3B6E"/>
    <w:rsid w:val="00DD3BB2"/>
    <w:rsid w:val="00DD3BFD"/>
    <w:rsid w:val="00DD3F42"/>
    <w:rsid w:val="00DD3F4F"/>
    <w:rsid w:val="00DD4780"/>
    <w:rsid w:val="00DD47D3"/>
    <w:rsid w:val="00DD4C2C"/>
    <w:rsid w:val="00DD5118"/>
    <w:rsid w:val="00DD5CE8"/>
    <w:rsid w:val="00DD60D4"/>
    <w:rsid w:val="00DD62EB"/>
    <w:rsid w:val="00DD697A"/>
    <w:rsid w:val="00DD6CEF"/>
    <w:rsid w:val="00DD6F3C"/>
    <w:rsid w:val="00DD72FE"/>
    <w:rsid w:val="00DD76CE"/>
    <w:rsid w:val="00DE06F3"/>
    <w:rsid w:val="00DE0DD0"/>
    <w:rsid w:val="00DE12AF"/>
    <w:rsid w:val="00DE202B"/>
    <w:rsid w:val="00DE27E8"/>
    <w:rsid w:val="00DE2C79"/>
    <w:rsid w:val="00DE35E3"/>
    <w:rsid w:val="00DE3FAC"/>
    <w:rsid w:val="00DE4751"/>
    <w:rsid w:val="00DE4F94"/>
    <w:rsid w:val="00DE5891"/>
    <w:rsid w:val="00DE5B78"/>
    <w:rsid w:val="00DE5CDA"/>
    <w:rsid w:val="00DE5F6B"/>
    <w:rsid w:val="00DE6267"/>
    <w:rsid w:val="00DE6715"/>
    <w:rsid w:val="00DE6891"/>
    <w:rsid w:val="00DE69E0"/>
    <w:rsid w:val="00DE6C07"/>
    <w:rsid w:val="00DE6E19"/>
    <w:rsid w:val="00DE74C0"/>
    <w:rsid w:val="00DE7788"/>
    <w:rsid w:val="00DE7D76"/>
    <w:rsid w:val="00DF0075"/>
    <w:rsid w:val="00DF0077"/>
    <w:rsid w:val="00DF05E1"/>
    <w:rsid w:val="00DF060E"/>
    <w:rsid w:val="00DF0787"/>
    <w:rsid w:val="00DF0958"/>
    <w:rsid w:val="00DF154A"/>
    <w:rsid w:val="00DF1700"/>
    <w:rsid w:val="00DF193F"/>
    <w:rsid w:val="00DF19B7"/>
    <w:rsid w:val="00DF1E13"/>
    <w:rsid w:val="00DF1F2B"/>
    <w:rsid w:val="00DF21D9"/>
    <w:rsid w:val="00DF237A"/>
    <w:rsid w:val="00DF300D"/>
    <w:rsid w:val="00DF3366"/>
    <w:rsid w:val="00DF349B"/>
    <w:rsid w:val="00DF39BF"/>
    <w:rsid w:val="00DF3C50"/>
    <w:rsid w:val="00DF3DFD"/>
    <w:rsid w:val="00DF48C5"/>
    <w:rsid w:val="00DF4907"/>
    <w:rsid w:val="00DF490D"/>
    <w:rsid w:val="00DF54B8"/>
    <w:rsid w:val="00DF597A"/>
    <w:rsid w:val="00DF5D81"/>
    <w:rsid w:val="00DF6698"/>
    <w:rsid w:val="00DF6DB2"/>
    <w:rsid w:val="00DF727A"/>
    <w:rsid w:val="00DF737E"/>
    <w:rsid w:val="00DF7547"/>
    <w:rsid w:val="00DF782A"/>
    <w:rsid w:val="00DF78E0"/>
    <w:rsid w:val="00DF7E02"/>
    <w:rsid w:val="00E00C00"/>
    <w:rsid w:val="00E00C8D"/>
    <w:rsid w:val="00E01E35"/>
    <w:rsid w:val="00E020B1"/>
    <w:rsid w:val="00E02B98"/>
    <w:rsid w:val="00E02FD0"/>
    <w:rsid w:val="00E03330"/>
    <w:rsid w:val="00E03A41"/>
    <w:rsid w:val="00E043D9"/>
    <w:rsid w:val="00E043DD"/>
    <w:rsid w:val="00E045D6"/>
    <w:rsid w:val="00E047C7"/>
    <w:rsid w:val="00E0498D"/>
    <w:rsid w:val="00E04E4A"/>
    <w:rsid w:val="00E0526E"/>
    <w:rsid w:val="00E05B09"/>
    <w:rsid w:val="00E06488"/>
    <w:rsid w:val="00E06A4A"/>
    <w:rsid w:val="00E06B99"/>
    <w:rsid w:val="00E07095"/>
    <w:rsid w:val="00E070C9"/>
    <w:rsid w:val="00E075C2"/>
    <w:rsid w:val="00E07A03"/>
    <w:rsid w:val="00E07CCC"/>
    <w:rsid w:val="00E07F90"/>
    <w:rsid w:val="00E10123"/>
    <w:rsid w:val="00E10992"/>
    <w:rsid w:val="00E10E03"/>
    <w:rsid w:val="00E1197C"/>
    <w:rsid w:val="00E119F5"/>
    <w:rsid w:val="00E1223B"/>
    <w:rsid w:val="00E12FA9"/>
    <w:rsid w:val="00E1364B"/>
    <w:rsid w:val="00E140B9"/>
    <w:rsid w:val="00E143BF"/>
    <w:rsid w:val="00E143CA"/>
    <w:rsid w:val="00E145CD"/>
    <w:rsid w:val="00E14935"/>
    <w:rsid w:val="00E153E1"/>
    <w:rsid w:val="00E15683"/>
    <w:rsid w:val="00E15A09"/>
    <w:rsid w:val="00E169E8"/>
    <w:rsid w:val="00E1704A"/>
    <w:rsid w:val="00E1738A"/>
    <w:rsid w:val="00E1756E"/>
    <w:rsid w:val="00E176F3"/>
    <w:rsid w:val="00E2007C"/>
    <w:rsid w:val="00E20439"/>
    <w:rsid w:val="00E207B7"/>
    <w:rsid w:val="00E207F1"/>
    <w:rsid w:val="00E2122C"/>
    <w:rsid w:val="00E214AF"/>
    <w:rsid w:val="00E21513"/>
    <w:rsid w:val="00E21E6B"/>
    <w:rsid w:val="00E22923"/>
    <w:rsid w:val="00E22A11"/>
    <w:rsid w:val="00E23468"/>
    <w:rsid w:val="00E23682"/>
    <w:rsid w:val="00E245DE"/>
    <w:rsid w:val="00E24C63"/>
    <w:rsid w:val="00E25402"/>
    <w:rsid w:val="00E25A63"/>
    <w:rsid w:val="00E262AC"/>
    <w:rsid w:val="00E267DA"/>
    <w:rsid w:val="00E27096"/>
    <w:rsid w:val="00E27724"/>
    <w:rsid w:val="00E27A82"/>
    <w:rsid w:val="00E313F2"/>
    <w:rsid w:val="00E315A5"/>
    <w:rsid w:val="00E315BB"/>
    <w:rsid w:val="00E31A6C"/>
    <w:rsid w:val="00E326C4"/>
    <w:rsid w:val="00E32993"/>
    <w:rsid w:val="00E3346E"/>
    <w:rsid w:val="00E33820"/>
    <w:rsid w:val="00E33845"/>
    <w:rsid w:val="00E33DD4"/>
    <w:rsid w:val="00E344AB"/>
    <w:rsid w:val="00E34743"/>
    <w:rsid w:val="00E34763"/>
    <w:rsid w:val="00E34964"/>
    <w:rsid w:val="00E34D94"/>
    <w:rsid w:val="00E356F8"/>
    <w:rsid w:val="00E35C21"/>
    <w:rsid w:val="00E35FEE"/>
    <w:rsid w:val="00E3658F"/>
    <w:rsid w:val="00E370D7"/>
    <w:rsid w:val="00E379BB"/>
    <w:rsid w:val="00E40499"/>
    <w:rsid w:val="00E4066B"/>
    <w:rsid w:val="00E40694"/>
    <w:rsid w:val="00E40C86"/>
    <w:rsid w:val="00E41032"/>
    <w:rsid w:val="00E41105"/>
    <w:rsid w:val="00E41258"/>
    <w:rsid w:val="00E4163F"/>
    <w:rsid w:val="00E432C7"/>
    <w:rsid w:val="00E434B8"/>
    <w:rsid w:val="00E44319"/>
    <w:rsid w:val="00E4476F"/>
    <w:rsid w:val="00E45870"/>
    <w:rsid w:val="00E46076"/>
    <w:rsid w:val="00E461DC"/>
    <w:rsid w:val="00E46B14"/>
    <w:rsid w:val="00E46C6D"/>
    <w:rsid w:val="00E46D4E"/>
    <w:rsid w:val="00E46D53"/>
    <w:rsid w:val="00E47011"/>
    <w:rsid w:val="00E470D3"/>
    <w:rsid w:val="00E47D31"/>
    <w:rsid w:val="00E5063C"/>
    <w:rsid w:val="00E50974"/>
    <w:rsid w:val="00E51197"/>
    <w:rsid w:val="00E518E2"/>
    <w:rsid w:val="00E5249D"/>
    <w:rsid w:val="00E53164"/>
    <w:rsid w:val="00E53570"/>
    <w:rsid w:val="00E5383A"/>
    <w:rsid w:val="00E54563"/>
    <w:rsid w:val="00E56925"/>
    <w:rsid w:val="00E57E47"/>
    <w:rsid w:val="00E60386"/>
    <w:rsid w:val="00E61628"/>
    <w:rsid w:val="00E6176E"/>
    <w:rsid w:val="00E624E4"/>
    <w:rsid w:val="00E62A30"/>
    <w:rsid w:val="00E636AB"/>
    <w:rsid w:val="00E652D8"/>
    <w:rsid w:val="00E65730"/>
    <w:rsid w:val="00E657B8"/>
    <w:rsid w:val="00E66F9D"/>
    <w:rsid w:val="00E6742A"/>
    <w:rsid w:val="00E70459"/>
    <w:rsid w:val="00E7112D"/>
    <w:rsid w:val="00E71815"/>
    <w:rsid w:val="00E72380"/>
    <w:rsid w:val="00E72533"/>
    <w:rsid w:val="00E739AC"/>
    <w:rsid w:val="00E73F60"/>
    <w:rsid w:val="00E744DA"/>
    <w:rsid w:val="00E7453C"/>
    <w:rsid w:val="00E745EE"/>
    <w:rsid w:val="00E746F3"/>
    <w:rsid w:val="00E75B9E"/>
    <w:rsid w:val="00E75EB2"/>
    <w:rsid w:val="00E7630E"/>
    <w:rsid w:val="00E763B4"/>
    <w:rsid w:val="00E77528"/>
    <w:rsid w:val="00E779C1"/>
    <w:rsid w:val="00E77C23"/>
    <w:rsid w:val="00E77D47"/>
    <w:rsid w:val="00E77FA8"/>
    <w:rsid w:val="00E811E9"/>
    <w:rsid w:val="00E81517"/>
    <w:rsid w:val="00E817AE"/>
    <w:rsid w:val="00E81F96"/>
    <w:rsid w:val="00E82520"/>
    <w:rsid w:val="00E8260E"/>
    <w:rsid w:val="00E82ABC"/>
    <w:rsid w:val="00E82F74"/>
    <w:rsid w:val="00E8332E"/>
    <w:rsid w:val="00E83771"/>
    <w:rsid w:val="00E83906"/>
    <w:rsid w:val="00E83EC9"/>
    <w:rsid w:val="00E84C0E"/>
    <w:rsid w:val="00E85615"/>
    <w:rsid w:val="00E857F2"/>
    <w:rsid w:val="00E8599F"/>
    <w:rsid w:val="00E863AD"/>
    <w:rsid w:val="00E869BA"/>
    <w:rsid w:val="00E87048"/>
    <w:rsid w:val="00E870E4"/>
    <w:rsid w:val="00E876C4"/>
    <w:rsid w:val="00E87960"/>
    <w:rsid w:val="00E87A25"/>
    <w:rsid w:val="00E87EFA"/>
    <w:rsid w:val="00E90319"/>
    <w:rsid w:val="00E90656"/>
    <w:rsid w:val="00E908AB"/>
    <w:rsid w:val="00E91020"/>
    <w:rsid w:val="00E91413"/>
    <w:rsid w:val="00E916A4"/>
    <w:rsid w:val="00E91C54"/>
    <w:rsid w:val="00E9229D"/>
    <w:rsid w:val="00E923C2"/>
    <w:rsid w:val="00E92D16"/>
    <w:rsid w:val="00E933A9"/>
    <w:rsid w:val="00E93677"/>
    <w:rsid w:val="00E936B0"/>
    <w:rsid w:val="00E937D9"/>
    <w:rsid w:val="00E93B39"/>
    <w:rsid w:val="00E93D1E"/>
    <w:rsid w:val="00E950FC"/>
    <w:rsid w:val="00E9624D"/>
    <w:rsid w:val="00E96DB8"/>
    <w:rsid w:val="00E96E65"/>
    <w:rsid w:val="00E96FCE"/>
    <w:rsid w:val="00E97486"/>
    <w:rsid w:val="00E978ED"/>
    <w:rsid w:val="00E97B59"/>
    <w:rsid w:val="00EA0EFC"/>
    <w:rsid w:val="00EA1109"/>
    <w:rsid w:val="00EA115A"/>
    <w:rsid w:val="00EA130E"/>
    <w:rsid w:val="00EA135F"/>
    <w:rsid w:val="00EA2988"/>
    <w:rsid w:val="00EA2BC9"/>
    <w:rsid w:val="00EA3C62"/>
    <w:rsid w:val="00EA3CE8"/>
    <w:rsid w:val="00EA435F"/>
    <w:rsid w:val="00EA5117"/>
    <w:rsid w:val="00EA5125"/>
    <w:rsid w:val="00EA57E8"/>
    <w:rsid w:val="00EA59FC"/>
    <w:rsid w:val="00EA634A"/>
    <w:rsid w:val="00EA63FB"/>
    <w:rsid w:val="00EA6A3C"/>
    <w:rsid w:val="00EA6AB0"/>
    <w:rsid w:val="00EA7496"/>
    <w:rsid w:val="00EA7C2A"/>
    <w:rsid w:val="00EA7EDA"/>
    <w:rsid w:val="00EB0149"/>
    <w:rsid w:val="00EB0462"/>
    <w:rsid w:val="00EB10DC"/>
    <w:rsid w:val="00EB177A"/>
    <w:rsid w:val="00EB1B48"/>
    <w:rsid w:val="00EB1DEB"/>
    <w:rsid w:val="00EB1EDE"/>
    <w:rsid w:val="00EB21A8"/>
    <w:rsid w:val="00EB22FA"/>
    <w:rsid w:val="00EB283C"/>
    <w:rsid w:val="00EB2DDE"/>
    <w:rsid w:val="00EB3C65"/>
    <w:rsid w:val="00EB3EF8"/>
    <w:rsid w:val="00EB3FF5"/>
    <w:rsid w:val="00EB42A1"/>
    <w:rsid w:val="00EB4C82"/>
    <w:rsid w:val="00EB4E35"/>
    <w:rsid w:val="00EB55B9"/>
    <w:rsid w:val="00EB5E8F"/>
    <w:rsid w:val="00EB6425"/>
    <w:rsid w:val="00EB6640"/>
    <w:rsid w:val="00EB66C1"/>
    <w:rsid w:val="00EB7A07"/>
    <w:rsid w:val="00EB7C7F"/>
    <w:rsid w:val="00EC0DB8"/>
    <w:rsid w:val="00EC1161"/>
    <w:rsid w:val="00EC146D"/>
    <w:rsid w:val="00EC167B"/>
    <w:rsid w:val="00EC1771"/>
    <w:rsid w:val="00EC194C"/>
    <w:rsid w:val="00EC2D7E"/>
    <w:rsid w:val="00EC2E35"/>
    <w:rsid w:val="00EC3533"/>
    <w:rsid w:val="00EC356A"/>
    <w:rsid w:val="00EC3981"/>
    <w:rsid w:val="00EC3BF3"/>
    <w:rsid w:val="00EC3CA5"/>
    <w:rsid w:val="00EC3F6B"/>
    <w:rsid w:val="00EC4B44"/>
    <w:rsid w:val="00EC5138"/>
    <w:rsid w:val="00EC6094"/>
    <w:rsid w:val="00EC663C"/>
    <w:rsid w:val="00EC66DE"/>
    <w:rsid w:val="00EC6B98"/>
    <w:rsid w:val="00EC75D8"/>
    <w:rsid w:val="00EC7711"/>
    <w:rsid w:val="00EC7C03"/>
    <w:rsid w:val="00ED0CFE"/>
    <w:rsid w:val="00ED1694"/>
    <w:rsid w:val="00ED2100"/>
    <w:rsid w:val="00ED2123"/>
    <w:rsid w:val="00ED23CE"/>
    <w:rsid w:val="00ED2BF2"/>
    <w:rsid w:val="00ED3275"/>
    <w:rsid w:val="00ED3BFC"/>
    <w:rsid w:val="00ED3F59"/>
    <w:rsid w:val="00ED42AF"/>
    <w:rsid w:val="00ED43B0"/>
    <w:rsid w:val="00ED4CD5"/>
    <w:rsid w:val="00ED50DB"/>
    <w:rsid w:val="00ED5AC2"/>
    <w:rsid w:val="00ED5BF1"/>
    <w:rsid w:val="00ED5C6E"/>
    <w:rsid w:val="00ED6240"/>
    <w:rsid w:val="00ED686B"/>
    <w:rsid w:val="00ED747B"/>
    <w:rsid w:val="00ED774D"/>
    <w:rsid w:val="00ED7936"/>
    <w:rsid w:val="00ED7951"/>
    <w:rsid w:val="00ED7C27"/>
    <w:rsid w:val="00ED7D52"/>
    <w:rsid w:val="00ED7E21"/>
    <w:rsid w:val="00EE13F3"/>
    <w:rsid w:val="00EE1442"/>
    <w:rsid w:val="00EE1B00"/>
    <w:rsid w:val="00EE1F88"/>
    <w:rsid w:val="00EE2307"/>
    <w:rsid w:val="00EE293B"/>
    <w:rsid w:val="00EE34C2"/>
    <w:rsid w:val="00EE34DA"/>
    <w:rsid w:val="00EE499D"/>
    <w:rsid w:val="00EE4EE7"/>
    <w:rsid w:val="00EE51EE"/>
    <w:rsid w:val="00EE5292"/>
    <w:rsid w:val="00EE5670"/>
    <w:rsid w:val="00EE5F4C"/>
    <w:rsid w:val="00EE6ADC"/>
    <w:rsid w:val="00EE6C55"/>
    <w:rsid w:val="00EE7263"/>
    <w:rsid w:val="00EE72D8"/>
    <w:rsid w:val="00EE7429"/>
    <w:rsid w:val="00EF02FB"/>
    <w:rsid w:val="00EF06B7"/>
    <w:rsid w:val="00EF099A"/>
    <w:rsid w:val="00EF1BE9"/>
    <w:rsid w:val="00EF21D8"/>
    <w:rsid w:val="00EF24D5"/>
    <w:rsid w:val="00EF3253"/>
    <w:rsid w:val="00EF4BD9"/>
    <w:rsid w:val="00EF5145"/>
    <w:rsid w:val="00EF53C5"/>
    <w:rsid w:val="00EF5CE1"/>
    <w:rsid w:val="00EF5F11"/>
    <w:rsid w:val="00EF6098"/>
    <w:rsid w:val="00EF60FC"/>
    <w:rsid w:val="00EF6822"/>
    <w:rsid w:val="00EF6A43"/>
    <w:rsid w:val="00EF6BAB"/>
    <w:rsid w:val="00EF6F6D"/>
    <w:rsid w:val="00EF79FF"/>
    <w:rsid w:val="00EF7F3B"/>
    <w:rsid w:val="00F00082"/>
    <w:rsid w:val="00F002BF"/>
    <w:rsid w:val="00F00855"/>
    <w:rsid w:val="00F00B59"/>
    <w:rsid w:val="00F0148C"/>
    <w:rsid w:val="00F0150E"/>
    <w:rsid w:val="00F01627"/>
    <w:rsid w:val="00F017FF"/>
    <w:rsid w:val="00F032E2"/>
    <w:rsid w:val="00F048C0"/>
    <w:rsid w:val="00F05F6D"/>
    <w:rsid w:val="00F064D0"/>
    <w:rsid w:val="00F067C0"/>
    <w:rsid w:val="00F0692C"/>
    <w:rsid w:val="00F069EE"/>
    <w:rsid w:val="00F06ADF"/>
    <w:rsid w:val="00F06D9A"/>
    <w:rsid w:val="00F075CC"/>
    <w:rsid w:val="00F07751"/>
    <w:rsid w:val="00F1044A"/>
    <w:rsid w:val="00F10542"/>
    <w:rsid w:val="00F109CD"/>
    <w:rsid w:val="00F10A1B"/>
    <w:rsid w:val="00F10CD4"/>
    <w:rsid w:val="00F1159A"/>
    <w:rsid w:val="00F128FB"/>
    <w:rsid w:val="00F14139"/>
    <w:rsid w:val="00F14A3A"/>
    <w:rsid w:val="00F1546C"/>
    <w:rsid w:val="00F15784"/>
    <w:rsid w:val="00F15DC8"/>
    <w:rsid w:val="00F16D90"/>
    <w:rsid w:val="00F17813"/>
    <w:rsid w:val="00F17F67"/>
    <w:rsid w:val="00F17FBF"/>
    <w:rsid w:val="00F2006E"/>
    <w:rsid w:val="00F202FF"/>
    <w:rsid w:val="00F20395"/>
    <w:rsid w:val="00F20629"/>
    <w:rsid w:val="00F206B2"/>
    <w:rsid w:val="00F2098F"/>
    <w:rsid w:val="00F20DBA"/>
    <w:rsid w:val="00F2114A"/>
    <w:rsid w:val="00F213B7"/>
    <w:rsid w:val="00F225AD"/>
    <w:rsid w:val="00F239BB"/>
    <w:rsid w:val="00F23AAB"/>
    <w:rsid w:val="00F24EAF"/>
    <w:rsid w:val="00F251C9"/>
    <w:rsid w:val="00F25466"/>
    <w:rsid w:val="00F25825"/>
    <w:rsid w:val="00F25B59"/>
    <w:rsid w:val="00F25C2C"/>
    <w:rsid w:val="00F25EBB"/>
    <w:rsid w:val="00F25FB5"/>
    <w:rsid w:val="00F26EDF"/>
    <w:rsid w:val="00F27657"/>
    <w:rsid w:val="00F278E3"/>
    <w:rsid w:val="00F27B3E"/>
    <w:rsid w:val="00F27E4E"/>
    <w:rsid w:val="00F27E6E"/>
    <w:rsid w:val="00F30A24"/>
    <w:rsid w:val="00F30D66"/>
    <w:rsid w:val="00F30D9A"/>
    <w:rsid w:val="00F315FB"/>
    <w:rsid w:val="00F32148"/>
    <w:rsid w:val="00F3294C"/>
    <w:rsid w:val="00F329C4"/>
    <w:rsid w:val="00F32DA6"/>
    <w:rsid w:val="00F330C1"/>
    <w:rsid w:val="00F345D2"/>
    <w:rsid w:val="00F347D1"/>
    <w:rsid w:val="00F34966"/>
    <w:rsid w:val="00F34BC3"/>
    <w:rsid w:val="00F34EC7"/>
    <w:rsid w:val="00F35305"/>
    <w:rsid w:val="00F35528"/>
    <w:rsid w:val="00F35856"/>
    <w:rsid w:val="00F36067"/>
    <w:rsid w:val="00F364CD"/>
    <w:rsid w:val="00F365DE"/>
    <w:rsid w:val="00F36E08"/>
    <w:rsid w:val="00F3780B"/>
    <w:rsid w:val="00F37A4C"/>
    <w:rsid w:val="00F37E23"/>
    <w:rsid w:val="00F4001A"/>
    <w:rsid w:val="00F41077"/>
    <w:rsid w:val="00F413AA"/>
    <w:rsid w:val="00F4170B"/>
    <w:rsid w:val="00F4191D"/>
    <w:rsid w:val="00F41A14"/>
    <w:rsid w:val="00F41CAC"/>
    <w:rsid w:val="00F42271"/>
    <w:rsid w:val="00F42940"/>
    <w:rsid w:val="00F42AF5"/>
    <w:rsid w:val="00F42D94"/>
    <w:rsid w:val="00F4438D"/>
    <w:rsid w:val="00F44790"/>
    <w:rsid w:val="00F4571C"/>
    <w:rsid w:val="00F457D7"/>
    <w:rsid w:val="00F45C32"/>
    <w:rsid w:val="00F46364"/>
    <w:rsid w:val="00F46959"/>
    <w:rsid w:val="00F46C25"/>
    <w:rsid w:val="00F46F8B"/>
    <w:rsid w:val="00F5080D"/>
    <w:rsid w:val="00F5081A"/>
    <w:rsid w:val="00F51002"/>
    <w:rsid w:val="00F51730"/>
    <w:rsid w:val="00F52573"/>
    <w:rsid w:val="00F525E8"/>
    <w:rsid w:val="00F52611"/>
    <w:rsid w:val="00F5275A"/>
    <w:rsid w:val="00F5367C"/>
    <w:rsid w:val="00F53EEB"/>
    <w:rsid w:val="00F54291"/>
    <w:rsid w:val="00F5602E"/>
    <w:rsid w:val="00F56259"/>
    <w:rsid w:val="00F564DC"/>
    <w:rsid w:val="00F565DF"/>
    <w:rsid w:val="00F5694A"/>
    <w:rsid w:val="00F56F85"/>
    <w:rsid w:val="00F56FF7"/>
    <w:rsid w:val="00F572B6"/>
    <w:rsid w:val="00F57B31"/>
    <w:rsid w:val="00F57B60"/>
    <w:rsid w:val="00F57E06"/>
    <w:rsid w:val="00F6051B"/>
    <w:rsid w:val="00F60BEA"/>
    <w:rsid w:val="00F60C35"/>
    <w:rsid w:val="00F60DB4"/>
    <w:rsid w:val="00F611C1"/>
    <w:rsid w:val="00F61578"/>
    <w:rsid w:val="00F62005"/>
    <w:rsid w:val="00F62F31"/>
    <w:rsid w:val="00F637AB"/>
    <w:rsid w:val="00F639FB"/>
    <w:rsid w:val="00F63A74"/>
    <w:rsid w:val="00F63D1B"/>
    <w:rsid w:val="00F63F02"/>
    <w:rsid w:val="00F6424E"/>
    <w:rsid w:val="00F64B1C"/>
    <w:rsid w:val="00F65450"/>
    <w:rsid w:val="00F656F6"/>
    <w:rsid w:val="00F65AA0"/>
    <w:rsid w:val="00F65DED"/>
    <w:rsid w:val="00F66307"/>
    <w:rsid w:val="00F67652"/>
    <w:rsid w:val="00F67A31"/>
    <w:rsid w:val="00F703DB"/>
    <w:rsid w:val="00F70508"/>
    <w:rsid w:val="00F70FDC"/>
    <w:rsid w:val="00F711E0"/>
    <w:rsid w:val="00F719C0"/>
    <w:rsid w:val="00F71AD2"/>
    <w:rsid w:val="00F71BB8"/>
    <w:rsid w:val="00F72554"/>
    <w:rsid w:val="00F72608"/>
    <w:rsid w:val="00F7270C"/>
    <w:rsid w:val="00F72995"/>
    <w:rsid w:val="00F72AFD"/>
    <w:rsid w:val="00F73D06"/>
    <w:rsid w:val="00F745AD"/>
    <w:rsid w:val="00F74C20"/>
    <w:rsid w:val="00F74D62"/>
    <w:rsid w:val="00F75034"/>
    <w:rsid w:val="00F7508E"/>
    <w:rsid w:val="00F7598E"/>
    <w:rsid w:val="00F76186"/>
    <w:rsid w:val="00F762BC"/>
    <w:rsid w:val="00F76889"/>
    <w:rsid w:val="00F7697B"/>
    <w:rsid w:val="00F76A2E"/>
    <w:rsid w:val="00F76F3F"/>
    <w:rsid w:val="00F77D74"/>
    <w:rsid w:val="00F8033D"/>
    <w:rsid w:val="00F80494"/>
    <w:rsid w:val="00F807B4"/>
    <w:rsid w:val="00F80931"/>
    <w:rsid w:val="00F81031"/>
    <w:rsid w:val="00F8198A"/>
    <w:rsid w:val="00F81D06"/>
    <w:rsid w:val="00F81EA0"/>
    <w:rsid w:val="00F8246D"/>
    <w:rsid w:val="00F8278C"/>
    <w:rsid w:val="00F828CA"/>
    <w:rsid w:val="00F82D70"/>
    <w:rsid w:val="00F82ECF"/>
    <w:rsid w:val="00F83B40"/>
    <w:rsid w:val="00F83D68"/>
    <w:rsid w:val="00F83D7A"/>
    <w:rsid w:val="00F846EB"/>
    <w:rsid w:val="00F84850"/>
    <w:rsid w:val="00F84DCA"/>
    <w:rsid w:val="00F84EF4"/>
    <w:rsid w:val="00F85423"/>
    <w:rsid w:val="00F8550A"/>
    <w:rsid w:val="00F85733"/>
    <w:rsid w:val="00F8580B"/>
    <w:rsid w:val="00F86ABF"/>
    <w:rsid w:val="00F86BD5"/>
    <w:rsid w:val="00F86C82"/>
    <w:rsid w:val="00F86E2F"/>
    <w:rsid w:val="00F87847"/>
    <w:rsid w:val="00F87D0C"/>
    <w:rsid w:val="00F9050C"/>
    <w:rsid w:val="00F90EC2"/>
    <w:rsid w:val="00F91119"/>
    <w:rsid w:val="00F91B3F"/>
    <w:rsid w:val="00F92B6D"/>
    <w:rsid w:val="00F93162"/>
    <w:rsid w:val="00F93CA4"/>
    <w:rsid w:val="00F93EB1"/>
    <w:rsid w:val="00F941FD"/>
    <w:rsid w:val="00F94768"/>
    <w:rsid w:val="00F95124"/>
    <w:rsid w:val="00F95D2D"/>
    <w:rsid w:val="00F9628E"/>
    <w:rsid w:val="00F96391"/>
    <w:rsid w:val="00F96618"/>
    <w:rsid w:val="00F96879"/>
    <w:rsid w:val="00F96A63"/>
    <w:rsid w:val="00F970BD"/>
    <w:rsid w:val="00F9710C"/>
    <w:rsid w:val="00F9716C"/>
    <w:rsid w:val="00FA0DAD"/>
    <w:rsid w:val="00FA11FC"/>
    <w:rsid w:val="00FA172E"/>
    <w:rsid w:val="00FA236E"/>
    <w:rsid w:val="00FA291E"/>
    <w:rsid w:val="00FA3870"/>
    <w:rsid w:val="00FA3C8B"/>
    <w:rsid w:val="00FA461D"/>
    <w:rsid w:val="00FA48A4"/>
    <w:rsid w:val="00FA4C46"/>
    <w:rsid w:val="00FA4C9C"/>
    <w:rsid w:val="00FA6044"/>
    <w:rsid w:val="00FA699E"/>
    <w:rsid w:val="00FA6C0D"/>
    <w:rsid w:val="00FA6DD1"/>
    <w:rsid w:val="00FA7FF4"/>
    <w:rsid w:val="00FB0160"/>
    <w:rsid w:val="00FB0BCE"/>
    <w:rsid w:val="00FB161B"/>
    <w:rsid w:val="00FB1B3B"/>
    <w:rsid w:val="00FB1B73"/>
    <w:rsid w:val="00FB20B0"/>
    <w:rsid w:val="00FB2323"/>
    <w:rsid w:val="00FB2678"/>
    <w:rsid w:val="00FB2CDD"/>
    <w:rsid w:val="00FB3684"/>
    <w:rsid w:val="00FB3A0A"/>
    <w:rsid w:val="00FB3B2F"/>
    <w:rsid w:val="00FB41B2"/>
    <w:rsid w:val="00FB4260"/>
    <w:rsid w:val="00FB4556"/>
    <w:rsid w:val="00FB49E7"/>
    <w:rsid w:val="00FB5417"/>
    <w:rsid w:val="00FB5492"/>
    <w:rsid w:val="00FB597D"/>
    <w:rsid w:val="00FB5B9C"/>
    <w:rsid w:val="00FB5F47"/>
    <w:rsid w:val="00FB64F5"/>
    <w:rsid w:val="00FB7BF5"/>
    <w:rsid w:val="00FB7FC8"/>
    <w:rsid w:val="00FC01E3"/>
    <w:rsid w:val="00FC0978"/>
    <w:rsid w:val="00FC16FD"/>
    <w:rsid w:val="00FC1811"/>
    <w:rsid w:val="00FC19E5"/>
    <w:rsid w:val="00FC1ADE"/>
    <w:rsid w:val="00FC1B46"/>
    <w:rsid w:val="00FC1C0A"/>
    <w:rsid w:val="00FC1ECC"/>
    <w:rsid w:val="00FC2231"/>
    <w:rsid w:val="00FC2581"/>
    <w:rsid w:val="00FC2697"/>
    <w:rsid w:val="00FC34A0"/>
    <w:rsid w:val="00FC3638"/>
    <w:rsid w:val="00FC3919"/>
    <w:rsid w:val="00FC3D17"/>
    <w:rsid w:val="00FC4098"/>
    <w:rsid w:val="00FC47F3"/>
    <w:rsid w:val="00FC4A7C"/>
    <w:rsid w:val="00FC5250"/>
    <w:rsid w:val="00FC5469"/>
    <w:rsid w:val="00FC6594"/>
    <w:rsid w:val="00FC6EDC"/>
    <w:rsid w:val="00FC7068"/>
    <w:rsid w:val="00FC7530"/>
    <w:rsid w:val="00FC7E61"/>
    <w:rsid w:val="00FD0271"/>
    <w:rsid w:val="00FD0E65"/>
    <w:rsid w:val="00FD1F2B"/>
    <w:rsid w:val="00FD2868"/>
    <w:rsid w:val="00FD2F16"/>
    <w:rsid w:val="00FD37FE"/>
    <w:rsid w:val="00FD445B"/>
    <w:rsid w:val="00FD45D3"/>
    <w:rsid w:val="00FD552B"/>
    <w:rsid w:val="00FD5684"/>
    <w:rsid w:val="00FD58D1"/>
    <w:rsid w:val="00FD5A54"/>
    <w:rsid w:val="00FD6622"/>
    <w:rsid w:val="00FD6738"/>
    <w:rsid w:val="00FD6BB7"/>
    <w:rsid w:val="00FD6CC8"/>
    <w:rsid w:val="00FE031B"/>
    <w:rsid w:val="00FE0912"/>
    <w:rsid w:val="00FE0950"/>
    <w:rsid w:val="00FE1198"/>
    <w:rsid w:val="00FE1454"/>
    <w:rsid w:val="00FE1C75"/>
    <w:rsid w:val="00FE31B4"/>
    <w:rsid w:val="00FE3F93"/>
    <w:rsid w:val="00FE4156"/>
    <w:rsid w:val="00FE4A61"/>
    <w:rsid w:val="00FE4B80"/>
    <w:rsid w:val="00FE4C63"/>
    <w:rsid w:val="00FE4FCF"/>
    <w:rsid w:val="00FE5956"/>
    <w:rsid w:val="00FE5D8A"/>
    <w:rsid w:val="00FE6839"/>
    <w:rsid w:val="00FE6DF8"/>
    <w:rsid w:val="00FE6F9B"/>
    <w:rsid w:val="00FE746E"/>
    <w:rsid w:val="00FE788E"/>
    <w:rsid w:val="00FE78B5"/>
    <w:rsid w:val="00FE79FD"/>
    <w:rsid w:val="00FE7CDE"/>
    <w:rsid w:val="00FE7E5C"/>
    <w:rsid w:val="00FF019C"/>
    <w:rsid w:val="00FF0502"/>
    <w:rsid w:val="00FF0619"/>
    <w:rsid w:val="00FF0C90"/>
    <w:rsid w:val="00FF0E6C"/>
    <w:rsid w:val="00FF1034"/>
    <w:rsid w:val="00FF182A"/>
    <w:rsid w:val="00FF1E9F"/>
    <w:rsid w:val="00FF1F6F"/>
    <w:rsid w:val="00FF23DA"/>
    <w:rsid w:val="00FF283C"/>
    <w:rsid w:val="00FF2919"/>
    <w:rsid w:val="00FF2999"/>
    <w:rsid w:val="00FF3006"/>
    <w:rsid w:val="00FF315E"/>
    <w:rsid w:val="00FF35BC"/>
    <w:rsid w:val="00FF360F"/>
    <w:rsid w:val="00FF3EA4"/>
    <w:rsid w:val="00FF50B3"/>
    <w:rsid w:val="00FF5355"/>
    <w:rsid w:val="00FF5F32"/>
    <w:rsid w:val="00FF5F92"/>
    <w:rsid w:val="00FF616F"/>
    <w:rsid w:val="00FF69CE"/>
    <w:rsid w:val="00FF6E69"/>
    <w:rsid w:val="00FF72CD"/>
    <w:rsid w:val="00FF74C5"/>
    <w:rsid w:val="00FF7991"/>
    <w:rsid w:val="00FF7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93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0E42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6CD2"/>
    <w:pPr>
      <w:keepNext/>
      <w:keepLines/>
      <w:spacing w:before="200"/>
      <w:outlineLvl w:val="1"/>
    </w:pPr>
    <w:rPr>
      <w:rFonts w:ascii="Cambria" w:hAnsi="Cambria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E422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A6CD2"/>
    <w:rPr>
      <w:rFonts w:ascii="Cambria" w:hAnsi="Cambria" w:cs="Times New Roman"/>
      <w:b/>
      <w:bCs/>
      <w:color w:val="5B9BD5"/>
      <w:sz w:val="26"/>
      <w:szCs w:val="26"/>
      <w:lang w:eastAsia="ru-RU"/>
    </w:rPr>
  </w:style>
  <w:style w:type="paragraph" w:customStyle="1" w:styleId="clstext">
    <w:name w:val="clstext"/>
    <w:basedOn w:val="Normal"/>
    <w:uiPriority w:val="99"/>
    <w:rsid w:val="003D7930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1E07F4"/>
    <w:pPr>
      <w:widowControl w:val="0"/>
      <w:suppressAutoHyphens/>
      <w:spacing w:after="120" w:line="100" w:lineRule="atLeast"/>
    </w:pPr>
    <w:rPr>
      <w:rFonts w:ascii="Arial" w:eastAsia="Calibri" w:hAnsi="Arial" w:cs="Tahoma"/>
      <w:kern w:val="2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E07F4"/>
    <w:rPr>
      <w:rFonts w:ascii="Arial" w:eastAsia="Times New Roman" w:hAnsi="Arial" w:cs="Tahoma"/>
      <w:kern w:val="2"/>
      <w:sz w:val="24"/>
      <w:szCs w:val="24"/>
      <w:lang w:eastAsia="ar-SA" w:bidi="ar-SA"/>
    </w:rPr>
  </w:style>
  <w:style w:type="character" w:customStyle="1" w:styleId="1">
    <w:name w:val="Основной шрифт абзаца1"/>
    <w:uiPriority w:val="99"/>
    <w:rsid w:val="001E07F4"/>
  </w:style>
  <w:style w:type="paragraph" w:styleId="BodyTextIndent3">
    <w:name w:val="Body Text Indent 3"/>
    <w:basedOn w:val="Normal"/>
    <w:link w:val="BodyTextIndent3Char"/>
    <w:uiPriority w:val="99"/>
    <w:semiHidden/>
    <w:rsid w:val="000B0CE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B0CE3"/>
    <w:rPr>
      <w:rFonts w:ascii="Times New Roman" w:hAnsi="Times New Roman" w:cs="Times New Roman"/>
      <w:sz w:val="16"/>
      <w:szCs w:val="16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B94BB4"/>
    <w:pPr>
      <w:spacing w:after="200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94BB4"/>
    <w:rPr>
      <w:rFonts w:eastAsia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B94BB4"/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rsid w:val="00B94BB4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B94B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94BB4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102EB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02EB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2EB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102EB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2EB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DefaultParagraphFont"/>
    <w:uiPriority w:val="99"/>
    <w:rsid w:val="00B85052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451A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51A8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C57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B41F49"/>
    <w:pPr>
      <w:ind w:left="720" w:firstLine="53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B41F49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7F337E"/>
    <w:pPr>
      <w:autoSpaceDE w:val="0"/>
      <w:autoSpaceDN w:val="0"/>
      <w:adjustRightInd w:val="0"/>
      <w:ind w:firstLine="720"/>
    </w:pPr>
    <w:rPr>
      <w:rFonts w:ascii="Arial Narrow" w:eastAsia="Times New Roman" w:hAnsi="Arial Narrow" w:cs="Arial Narrow"/>
      <w:sz w:val="24"/>
      <w:szCs w:val="24"/>
    </w:rPr>
  </w:style>
  <w:style w:type="character" w:styleId="Strong">
    <w:name w:val="Strong"/>
    <w:basedOn w:val="DefaultParagraphFont"/>
    <w:uiPriority w:val="99"/>
    <w:qFormat/>
    <w:rsid w:val="00D45924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D45924"/>
    <w:rPr>
      <w:rFonts w:cs="Times New Roman"/>
      <w:i/>
    </w:rPr>
  </w:style>
  <w:style w:type="paragraph" w:styleId="BodyTextIndent2">
    <w:name w:val="Body Text Indent 2"/>
    <w:basedOn w:val="Normal"/>
    <w:link w:val="BodyTextIndent2Char"/>
    <w:uiPriority w:val="99"/>
    <w:rsid w:val="00D774B5"/>
    <w:pPr>
      <w:widowControl w:val="0"/>
      <w:suppressAutoHyphens/>
      <w:spacing w:after="120" w:line="480" w:lineRule="auto"/>
      <w:ind w:left="283"/>
      <w:textAlignment w:val="baseline"/>
    </w:pPr>
    <w:rPr>
      <w:rFonts w:ascii="Arial" w:eastAsia="Calibri" w:hAnsi="Arial" w:cs="Tahoma"/>
      <w:kern w:val="1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774B5"/>
    <w:rPr>
      <w:rFonts w:ascii="Arial" w:eastAsia="Times New Roman" w:hAnsi="Arial" w:cs="Tahoma"/>
      <w:kern w:val="1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rsid w:val="00A64861"/>
    <w:pPr>
      <w:spacing w:before="100" w:beforeAutospacing="1" w:after="119"/>
    </w:pPr>
  </w:style>
  <w:style w:type="paragraph" w:customStyle="1" w:styleId="stylet1">
    <w:name w:val="stylet1"/>
    <w:basedOn w:val="Normal"/>
    <w:uiPriority w:val="99"/>
    <w:rsid w:val="009B264D"/>
    <w:pPr>
      <w:spacing w:before="100" w:beforeAutospacing="1" w:after="100" w:afterAutospacing="1"/>
    </w:pPr>
    <w:rPr>
      <w:sz w:val="28"/>
    </w:rPr>
  </w:style>
  <w:style w:type="paragraph" w:customStyle="1" w:styleId="stylet3">
    <w:name w:val="stylet3"/>
    <w:basedOn w:val="Normal"/>
    <w:uiPriority w:val="99"/>
    <w:rsid w:val="009B264D"/>
    <w:pPr>
      <w:spacing w:before="100" w:beforeAutospacing="1" w:after="100" w:afterAutospacing="1"/>
    </w:pPr>
    <w:rPr>
      <w:sz w:val="28"/>
    </w:rPr>
  </w:style>
  <w:style w:type="paragraph" w:customStyle="1" w:styleId="Style1">
    <w:name w:val="Style1"/>
    <w:basedOn w:val="Normal"/>
    <w:uiPriority w:val="99"/>
    <w:rsid w:val="003D25F7"/>
    <w:pPr>
      <w:widowControl w:val="0"/>
      <w:autoSpaceDE w:val="0"/>
      <w:autoSpaceDN w:val="0"/>
      <w:adjustRightInd w:val="0"/>
      <w:spacing w:line="432" w:lineRule="exact"/>
      <w:jc w:val="center"/>
    </w:pPr>
  </w:style>
  <w:style w:type="paragraph" w:customStyle="1" w:styleId="Style7">
    <w:name w:val="Style7"/>
    <w:basedOn w:val="Normal"/>
    <w:uiPriority w:val="99"/>
    <w:rsid w:val="003D25F7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customStyle="1" w:styleId="Style8">
    <w:name w:val="Style8"/>
    <w:basedOn w:val="Normal"/>
    <w:uiPriority w:val="99"/>
    <w:rsid w:val="003D25F7"/>
    <w:pPr>
      <w:widowControl w:val="0"/>
      <w:autoSpaceDE w:val="0"/>
      <w:autoSpaceDN w:val="0"/>
      <w:adjustRightInd w:val="0"/>
      <w:spacing w:line="322" w:lineRule="exact"/>
      <w:ind w:firstLine="854"/>
      <w:jc w:val="both"/>
    </w:pPr>
  </w:style>
  <w:style w:type="paragraph" w:customStyle="1" w:styleId="Style9">
    <w:name w:val="Style9"/>
    <w:basedOn w:val="Normal"/>
    <w:uiPriority w:val="99"/>
    <w:rsid w:val="003D25F7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3D25F7"/>
    <w:rPr>
      <w:rFonts w:ascii="Times New Roman" w:hAnsi="Times New Roman"/>
      <w:b/>
      <w:sz w:val="26"/>
    </w:rPr>
  </w:style>
  <w:style w:type="character" w:customStyle="1" w:styleId="FontStyle14">
    <w:name w:val="Font Style14"/>
    <w:uiPriority w:val="99"/>
    <w:rsid w:val="003D25F7"/>
    <w:rPr>
      <w:rFonts w:ascii="Times New Roman" w:hAnsi="Times New Roman"/>
      <w:b/>
      <w:i/>
      <w:spacing w:val="10"/>
      <w:sz w:val="24"/>
    </w:rPr>
  </w:style>
  <w:style w:type="paragraph" w:customStyle="1" w:styleId="Style4">
    <w:name w:val="Style4"/>
    <w:basedOn w:val="Normal"/>
    <w:uiPriority w:val="99"/>
    <w:rsid w:val="003D25F7"/>
    <w:pPr>
      <w:widowControl w:val="0"/>
      <w:autoSpaceDE w:val="0"/>
      <w:autoSpaceDN w:val="0"/>
      <w:adjustRightInd w:val="0"/>
      <w:spacing w:line="322" w:lineRule="exact"/>
      <w:ind w:firstLine="538"/>
      <w:jc w:val="both"/>
    </w:pPr>
  </w:style>
  <w:style w:type="paragraph" w:customStyle="1" w:styleId="10">
    <w:name w:val="Обычный1"/>
    <w:uiPriority w:val="99"/>
    <w:rsid w:val="002F4887"/>
    <w:pPr>
      <w:widowControl w:val="0"/>
      <w:suppressAutoHyphens/>
      <w:spacing w:line="100" w:lineRule="atLeast"/>
      <w:textAlignment w:val="baseline"/>
    </w:pPr>
    <w:rPr>
      <w:rFonts w:ascii="Arial" w:hAnsi="Arial" w:cs="Tahoma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99"/>
    <w:rsid w:val="008C155A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uiPriority w:val="99"/>
    <w:locked/>
    <w:rsid w:val="001B6C4C"/>
    <w:rPr>
      <w:rFonts w:eastAsia="Times New Roman"/>
      <w:sz w:val="26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1B6C4C"/>
    <w:pPr>
      <w:widowControl w:val="0"/>
      <w:shd w:val="clear" w:color="auto" w:fill="FFFFFF"/>
      <w:spacing w:before="180" w:line="384" w:lineRule="exact"/>
      <w:ind w:hanging="480"/>
      <w:jc w:val="both"/>
    </w:pPr>
    <w:rPr>
      <w:rFonts w:ascii="Calibri" w:hAnsi="Calibri"/>
      <w:sz w:val="26"/>
      <w:szCs w:val="26"/>
    </w:rPr>
  </w:style>
  <w:style w:type="character" w:customStyle="1" w:styleId="apple-style-span">
    <w:name w:val="apple-style-span"/>
    <w:basedOn w:val="DefaultParagraphFont"/>
    <w:uiPriority w:val="99"/>
    <w:rsid w:val="00045555"/>
    <w:rPr>
      <w:rFonts w:cs="Times New Roman"/>
    </w:rPr>
  </w:style>
  <w:style w:type="character" w:customStyle="1" w:styleId="auto-matches">
    <w:name w:val="auto-matches"/>
    <w:uiPriority w:val="99"/>
    <w:rsid w:val="00E02B98"/>
  </w:style>
  <w:style w:type="paragraph" w:styleId="Title">
    <w:name w:val="Title"/>
    <w:basedOn w:val="Normal"/>
    <w:link w:val="TitleChar"/>
    <w:uiPriority w:val="99"/>
    <w:qFormat/>
    <w:rsid w:val="00B8015C"/>
    <w:pPr>
      <w:overflowPunct w:val="0"/>
      <w:autoSpaceDE w:val="0"/>
      <w:autoSpaceDN w:val="0"/>
      <w:adjustRightInd w:val="0"/>
      <w:jc w:val="center"/>
    </w:pPr>
    <w:rPr>
      <w:b/>
      <w:sz w:val="3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B8015C"/>
    <w:rPr>
      <w:rFonts w:ascii="Times New Roman" w:hAnsi="Times New Roman" w:cs="Times New Roman"/>
      <w:b/>
      <w:sz w:val="20"/>
      <w:szCs w:val="20"/>
    </w:rPr>
  </w:style>
  <w:style w:type="paragraph" w:customStyle="1" w:styleId="Default">
    <w:name w:val="Default"/>
    <w:uiPriority w:val="99"/>
    <w:rsid w:val="003C71A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8F0B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226235"/>
    <w:rPr>
      <w:rFonts w:cs="Times New Roman"/>
    </w:rPr>
  </w:style>
  <w:style w:type="character" w:customStyle="1" w:styleId="itemtext1">
    <w:name w:val="itemtext1"/>
    <w:uiPriority w:val="99"/>
    <w:rsid w:val="00435295"/>
    <w:rPr>
      <w:rFonts w:ascii="Segoe UI" w:hAnsi="Segoe UI"/>
      <w:color w:val="000000"/>
      <w:sz w:val="20"/>
    </w:rPr>
  </w:style>
  <w:style w:type="paragraph" w:customStyle="1" w:styleId="ConsPlusCell">
    <w:name w:val="ConsPlusCell"/>
    <w:uiPriority w:val="99"/>
    <w:rsid w:val="002325AD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table" w:customStyle="1" w:styleId="21">
    <w:name w:val="Сетка таблицы21"/>
    <w:uiPriority w:val="99"/>
    <w:rsid w:val="00712327"/>
    <w:rPr>
      <w:rFonts w:ascii="Times New Roman" w:hAnsi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712327"/>
    <w:rPr>
      <w:rFonts w:ascii="Times New Roman" w:hAnsi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c">
    <w:name w:val="pc"/>
    <w:basedOn w:val="Normal"/>
    <w:uiPriority w:val="99"/>
    <w:rsid w:val="003B0DD8"/>
    <w:pPr>
      <w:spacing w:before="100" w:beforeAutospacing="1" w:after="100" w:afterAutospacing="1"/>
    </w:pPr>
  </w:style>
  <w:style w:type="character" w:customStyle="1" w:styleId="FontStyle15">
    <w:name w:val="Font Style15"/>
    <w:uiPriority w:val="99"/>
    <w:rsid w:val="002E26E8"/>
    <w:rPr>
      <w:rFonts w:ascii="Times New Roman" w:hAnsi="Times New Roman"/>
      <w:sz w:val="26"/>
    </w:rPr>
  </w:style>
  <w:style w:type="paragraph" w:customStyle="1" w:styleId="a">
    <w:name w:val="Стиль"/>
    <w:uiPriority w:val="99"/>
    <w:rsid w:val="003C26E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a0">
    <w:name w:val="Основной текст_"/>
    <w:link w:val="22"/>
    <w:uiPriority w:val="99"/>
    <w:locked/>
    <w:rsid w:val="00F8550A"/>
    <w:rPr>
      <w:rFonts w:ascii="Times New Roman" w:hAnsi="Times New Roman"/>
      <w:spacing w:val="4"/>
      <w:sz w:val="25"/>
      <w:shd w:val="clear" w:color="auto" w:fill="FFFFFF"/>
    </w:rPr>
  </w:style>
  <w:style w:type="paragraph" w:customStyle="1" w:styleId="22">
    <w:name w:val="Основной текст2"/>
    <w:basedOn w:val="Normal"/>
    <w:link w:val="a0"/>
    <w:uiPriority w:val="99"/>
    <w:rsid w:val="00F8550A"/>
    <w:pPr>
      <w:widowControl w:val="0"/>
      <w:shd w:val="clear" w:color="auto" w:fill="FFFFFF"/>
      <w:spacing w:line="494" w:lineRule="exact"/>
      <w:jc w:val="both"/>
    </w:pPr>
    <w:rPr>
      <w:rFonts w:eastAsia="Calibri"/>
      <w:spacing w:val="4"/>
      <w:sz w:val="25"/>
      <w:szCs w:val="25"/>
    </w:rPr>
  </w:style>
  <w:style w:type="character" w:customStyle="1" w:styleId="4">
    <w:name w:val="Основной текст (4)_"/>
    <w:link w:val="40"/>
    <w:uiPriority w:val="99"/>
    <w:locked/>
    <w:rsid w:val="00F8550A"/>
    <w:rPr>
      <w:rFonts w:ascii="Times New Roman" w:hAnsi="Times New Roman"/>
      <w:b/>
      <w:i/>
      <w:spacing w:val="3"/>
      <w:sz w:val="25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F8550A"/>
    <w:pPr>
      <w:widowControl w:val="0"/>
      <w:shd w:val="clear" w:color="auto" w:fill="FFFFFF"/>
      <w:spacing w:before="240" w:line="322" w:lineRule="exact"/>
      <w:jc w:val="center"/>
    </w:pPr>
    <w:rPr>
      <w:rFonts w:eastAsia="Calibri"/>
      <w:b/>
      <w:bCs/>
      <w:i/>
      <w:iCs/>
      <w:spacing w:val="3"/>
      <w:sz w:val="25"/>
      <w:szCs w:val="25"/>
    </w:rPr>
  </w:style>
  <w:style w:type="character" w:customStyle="1" w:styleId="41">
    <w:name w:val="Основной текст (4) + Не полужирный"/>
    <w:aliases w:val="Не курсив,Интервал 0 pt1"/>
    <w:uiPriority w:val="99"/>
    <w:rsid w:val="00F8550A"/>
    <w:rPr>
      <w:rFonts w:ascii="Times New Roman" w:hAnsi="Times New Roman"/>
      <w:b/>
      <w:i/>
      <w:color w:val="000000"/>
      <w:spacing w:val="4"/>
      <w:w w:val="100"/>
      <w:position w:val="0"/>
      <w:sz w:val="25"/>
      <w:u w:val="none"/>
      <w:effect w:val="none"/>
      <w:lang w:val="ru-RU"/>
    </w:rPr>
  </w:style>
  <w:style w:type="character" w:styleId="FollowedHyperlink">
    <w:name w:val="FollowedHyperlink"/>
    <w:basedOn w:val="DefaultParagraphFont"/>
    <w:uiPriority w:val="99"/>
    <w:semiHidden/>
    <w:rsid w:val="003E6708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17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1</Pages>
  <Words>331</Words>
  <Characters>1888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Юрист</cp:lastModifiedBy>
  <cp:revision>3</cp:revision>
  <cp:lastPrinted>2019-04-10T07:36:00Z</cp:lastPrinted>
  <dcterms:created xsi:type="dcterms:W3CDTF">2019-05-15T08:04:00Z</dcterms:created>
  <dcterms:modified xsi:type="dcterms:W3CDTF">2019-05-15T09:09:00Z</dcterms:modified>
</cp:coreProperties>
</file>